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7F7" w:rsidRPr="006C2E80" w:rsidRDefault="009977F7" w:rsidP="009977F7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A935B2">
        <w:rPr>
          <w:rFonts w:hint="eastAsia"/>
          <w:sz w:val="24"/>
          <w:szCs w:val="24"/>
          <w:lang w:eastAsia="zh-CN"/>
        </w:rPr>
        <w:t>0168</w:t>
      </w:r>
    </w:p>
    <w:p w:rsidR="009977F7" w:rsidRPr="007861B8" w:rsidRDefault="009977F7" w:rsidP="009977F7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C1</w:t>
      </w:r>
      <w:r w:rsidRPr="007861B8">
        <w:rPr>
          <w:rFonts w:eastAsia="Batang" w:cs="Arial"/>
          <w:lang w:eastAsia="zh-CN"/>
        </w:rPr>
        <w:t>-</w:t>
      </w:r>
      <w:r>
        <w:rPr>
          <w:rFonts w:cs="Arial" w:hint="eastAsia"/>
          <w:lang w:eastAsia="zh-CN"/>
        </w:rPr>
        <w:t>227146</w:t>
      </w:r>
      <w:r w:rsidRPr="007861B8">
        <w:rPr>
          <w:rFonts w:eastAsia="Batang" w:cs="Arial"/>
          <w:lang w:eastAsia="zh-CN"/>
        </w:rPr>
        <w:t>)</w:t>
      </w:r>
    </w:p>
    <w:p w:rsidR="00AE25BF" w:rsidRPr="003B3152" w:rsidRDefault="00AE25BF" w:rsidP="006D4D59"/>
    <w:p w:rsidR="00316F05" w:rsidRPr="0097229F" w:rsidRDefault="00316F05" w:rsidP="006D4D59">
      <w:pPr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Source: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China Mobile</w:t>
      </w:r>
      <w:r w:rsidRPr="0097229F">
        <w:rPr>
          <w:rFonts w:ascii="Arial" w:eastAsia="Batang" w:hAnsi="Arial" w:hint="eastAsia"/>
          <w:b/>
          <w:color w:val="auto"/>
          <w:sz w:val="24"/>
          <w:szCs w:val="24"/>
        </w:rPr>
        <w:t>,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 xml:space="preserve"> China Southern Power Grid</w:t>
      </w:r>
    </w:p>
    <w:p w:rsidR="00316F05" w:rsidRPr="0097229F" w:rsidRDefault="00316F05" w:rsidP="006D4D59">
      <w:pPr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Title: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New WID on network selection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>of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 xml:space="preserve">an 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>underlay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 xml:space="preserve"> network to access an </w:t>
      </w:r>
      <w:r w:rsidR="00AD73EA" w:rsidRPr="0097229F">
        <w:rPr>
          <w:rFonts w:ascii="Arial" w:eastAsia="Batang" w:hAnsi="Arial"/>
          <w:b/>
          <w:color w:val="auto"/>
          <w:sz w:val="24"/>
          <w:szCs w:val="24"/>
        </w:rPr>
        <w:t xml:space="preserve">overlay </w:t>
      </w:r>
      <w:r w:rsidR="00C46C1A" w:rsidRPr="0097229F">
        <w:rPr>
          <w:rFonts w:ascii="Arial" w:eastAsia="Batang" w:hAnsi="Arial" w:hint="eastAsia"/>
          <w:b/>
          <w:color w:val="auto"/>
          <w:sz w:val="24"/>
          <w:szCs w:val="24"/>
        </w:rPr>
        <w:t>network</w:t>
      </w:r>
    </w:p>
    <w:p w:rsidR="00316F05" w:rsidRPr="0097229F" w:rsidRDefault="00316F05" w:rsidP="006D4D59">
      <w:pPr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Document for: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Approval</w:t>
      </w:r>
    </w:p>
    <w:p w:rsidR="00316F05" w:rsidRPr="0097229F" w:rsidRDefault="00316F05" w:rsidP="006D4D59">
      <w:pPr>
        <w:rPr>
          <w:rFonts w:ascii="Arial" w:eastAsia="Batang" w:hAnsi="Arial"/>
          <w:b/>
          <w:color w:val="auto"/>
          <w:sz w:val="24"/>
          <w:szCs w:val="24"/>
        </w:rPr>
      </w:pPr>
      <w:r w:rsidRPr="0097229F">
        <w:rPr>
          <w:rFonts w:ascii="Arial" w:eastAsia="Batang" w:hAnsi="Arial"/>
          <w:b/>
          <w:color w:val="auto"/>
          <w:sz w:val="24"/>
          <w:szCs w:val="24"/>
        </w:rPr>
        <w:t>Agenda Item:</w:t>
      </w:r>
      <w:r w:rsidRPr="0097229F">
        <w:rPr>
          <w:rFonts w:ascii="Arial" w:eastAsia="Batang" w:hAnsi="Arial"/>
          <w:b/>
          <w:color w:val="auto"/>
          <w:sz w:val="24"/>
          <w:szCs w:val="24"/>
        </w:rPr>
        <w:tab/>
        <w:t>18</w:t>
      </w:r>
      <w:r w:rsidRPr="0097229F">
        <w:rPr>
          <w:rFonts w:ascii="Arial" w:eastAsia="Batang" w:hAnsi="Arial" w:hint="eastAsia"/>
          <w:b/>
          <w:color w:val="auto"/>
          <w:sz w:val="24"/>
          <w:szCs w:val="24"/>
        </w:rPr>
        <w:t>.1.1</w:t>
      </w:r>
    </w:p>
    <w:p w:rsidR="00316F05" w:rsidRPr="00316F05" w:rsidRDefault="00316F05" w:rsidP="006D4D59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6D4D5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C46C1A" w:rsidRDefault="008A76FD" w:rsidP="006C2E80">
      <w:pPr>
        <w:pStyle w:val="8"/>
        <w:rPr>
          <w:noProof/>
          <w:lang w:val="en-US"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422C" w:rsidRPr="0000422C">
        <w:t xml:space="preserve">New WID on </w:t>
      </w:r>
      <w:r w:rsidR="002F6D27">
        <w:t xml:space="preserve">network selection </w:t>
      </w:r>
      <w:r w:rsidR="00C46C1A" w:rsidRPr="00C46C1A">
        <w:t>of an underlay network to access an overlay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D31CA3" w:rsidRPr="00D31CA3">
        <w:rPr>
          <w:lang w:eastAsia="zh-CN"/>
        </w:rPr>
        <w:t>NetSel_U</w:t>
      </w:r>
      <w:r w:rsidR="005D6CB9" w:rsidRPr="00D31CA3">
        <w:rPr>
          <w:lang w:eastAsia="zh-CN"/>
        </w:rPr>
        <w:t>O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6D4D59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6D4D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D4D5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D4D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D4D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6D4D5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D4D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6D4D59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D4D59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D4D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D4D59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D4D59">
            <w:pPr>
              <w:pStyle w:val="TAC"/>
            </w:pPr>
          </w:p>
        </w:tc>
        <w:tc>
          <w:tcPr>
            <w:tcW w:w="850" w:type="dxa"/>
          </w:tcPr>
          <w:p w:rsidR="004260A5" w:rsidRDefault="00D2120C" w:rsidP="006D4D5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:rsidR="004260A5" w:rsidRDefault="004260A5" w:rsidP="006D4D59">
            <w:pPr>
              <w:pStyle w:val="TAC"/>
            </w:pPr>
          </w:p>
        </w:tc>
        <w:tc>
          <w:tcPr>
            <w:tcW w:w="1752" w:type="dxa"/>
          </w:tcPr>
          <w:p w:rsidR="004260A5" w:rsidRDefault="00D2120C" w:rsidP="006D4D59">
            <w:pPr>
              <w:pStyle w:val="TAC"/>
            </w:pPr>
            <w:r w:rsidRPr="00FC5D45">
              <w:rPr>
                <w:rFonts w:hint="eastAsia"/>
              </w:rPr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D4D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6D4D5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:rsidR="004260A5" w:rsidRDefault="004260A5" w:rsidP="006D4D59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D4D59">
            <w:pPr>
              <w:pStyle w:val="TAC"/>
            </w:pPr>
          </w:p>
        </w:tc>
        <w:tc>
          <w:tcPr>
            <w:tcW w:w="851" w:type="dxa"/>
          </w:tcPr>
          <w:p w:rsidR="004260A5" w:rsidRDefault="009E75E7" w:rsidP="006D4D59">
            <w:pPr>
              <w:pStyle w:val="TAC"/>
            </w:pPr>
            <w:r w:rsidRPr="00FC5D45">
              <w:rPr>
                <w:rFonts w:hint="eastAsia"/>
              </w:rPr>
              <w:t>X</w:t>
            </w:r>
          </w:p>
        </w:tc>
        <w:tc>
          <w:tcPr>
            <w:tcW w:w="1752" w:type="dxa"/>
          </w:tcPr>
          <w:p w:rsidR="004260A5" w:rsidRDefault="004260A5" w:rsidP="006D4D59">
            <w:pPr>
              <w:pStyle w:val="TAC"/>
            </w:pPr>
          </w:p>
        </w:tc>
      </w:tr>
    </w:tbl>
    <w:p w:rsidR="008A76FD" w:rsidRPr="006C2E80" w:rsidRDefault="008A76FD" w:rsidP="006D4D59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9913F6" w:rsidRDefault="009913F6" w:rsidP="009913F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D4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D4D59">
            <w:pPr>
              <w:pStyle w:val="TAH"/>
            </w:pPr>
            <w:r w:rsidRPr="0006543E">
              <w:t xml:space="preserve">Study 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D4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D4D59">
            <w:pPr>
              <w:pStyle w:val="TAH"/>
            </w:pPr>
            <w:r w:rsidRPr="0006543E">
              <w:t>Normative – Stage 1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E723F7" w:rsidP="006D4D5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D4D59">
            <w:pPr>
              <w:pStyle w:val="TAH"/>
            </w:pPr>
            <w:r w:rsidRPr="0006543E">
              <w:t>Normative – Stage 2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D4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D4D59">
            <w:pPr>
              <w:pStyle w:val="TAH"/>
            </w:pPr>
            <w:r w:rsidRPr="0006543E">
              <w:t>Normative – Stage 3</w:t>
            </w:r>
          </w:p>
        </w:tc>
      </w:tr>
      <w:tr w:rsidR="009913F6" w:rsidTr="002473D5">
        <w:trPr>
          <w:cantSplit/>
          <w:jc w:val="center"/>
        </w:trPr>
        <w:tc>
          <w:tcPr>
            <w:tcW w:w="452" w:type="dxa"/>
          </w:tcPr>
          <w:p w:rsidR="009913F6" w:rsidRDefault="009913F6" w:rsidP="006D4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9913F6" w:rsidRPr="0006543E" w:rsidRDefault="009913F6" w:rsidP="006D4D59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:rsidR="009913F6" w:rsidRDefault="009913F6" w:rsidP="006D4D59">
      <w:r>
        <w:t>* Other = e.g. testing</w:t>
      </w:r>
    </w:p>
    <w:p w:rsidR="00E723F7" w:rsidRDefault="00E723F7" w:rsidP="006D4D59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6D4D5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6D4D5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6D4D5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6D4D5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6D4D59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D4D5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D4D5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D4D59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D4D59">
            <w:pPr>
              <w:pStyle w:val="TAL"/>
            </w:pPr>
          </w:p>
        </w:tc>
      </w:tr>
    </w:tbl>
    <w:p w:rsidR="004876B9" w:rsidRDefault="004876B9" w:rsidP="006D4D59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D4D5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D4D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D4D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D4D59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6D4D59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6D4D59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6D4D59">
            <w:pPr>
              <w:pStyle w:val="Guidance"/>
            </w:pPr>
          </w:p>
        </w:tc>
      </w:tr>
    </w:tbl>
    <w:p w:rsidR="006C2E80" w:rsidRDefault="006C2E80" w:rsidP="006D4D59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6D4D59">
      <w:r>
        <w:rPr>
          <w:rFonts w:hint="eastAsia"/>
        </w:rPr>
        <w:t xml:space="preserve">The following requirement has been defined in </w:t>
      </w:r>
      <w:r w:rsidR="00901101">
        <w:rPr>
          <w:rFonts w:hint="eastAsia"/>
        </w:rPr>
        <w:t xml:space="preserve">Rel-16 </w:t>
      </w:r>
      <w:r>
        <w:rPr>
          <w:rFonts w:hint="eastAsia"/>
        </w:rPr>
        <w:t>TS 22.261 by SA1 for non-public networks:</w:t>
      </w:r>
    </w:p>
    <w:p w:rsidR="00A34210" w:rsidRPr="006945F9" w:rsidRDefault="00955E54" w:rsidP="006D4D59">
      <w:r w:rsidRPr="006945F9"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945F9" w:rsidRDefault="00955E54" w:rsidP="006D4D59">
      <w:r w:rsidRPr="006945F9">
        <w:t>- access to subscribed PLMN services via the non-public network;</w:t>
      </w:r>
    </w:p>
    <w:p w:rsidR="00A34210" w:rsidRPr="006945F9" w:rsidRDefault="00955E54" w:rsidP="006D4D59">
      <w:r w:rsidRPr="006945F9">
        <w:t>- seamless service continuity for subscribed PLMN services between a non-public network and a PLMN;</w:t>
      </w:r>
    </w:p>
    <w:p w:rsidR="00A34210" w:rsidRPr="006945F9" w:rsidRDefault="00955E54" w:rsidP="006D4D59">
      <w:r w:rsidRPr="006945F9">
        <w:t>- access to selected non-public network services via a PLMN;</w:t>
      </w:r>
    </w:p>
    <w:p w:rsidR="00FE13E3" w:rsidRPr="006945F9" w:rsidRDefault="00955E54" w:rsidP="006D4D59">
      <w:r w:rsidRPr="006945F9">
        <w:t>- seamless service continuity for non-public network services between a non-public network and a PLMN.</w:t>
      </w:r>
    </w:p>
    <w:p w:rsidR="00B7049D" w:rsidRDefault="00793009" w:rsidP="006D4D59">
      <w:r>
        <w:rPr>
          <w:rFonts w:hint="eastAsia"/>
        </w:rPr>
        <w:t>To support this stage 1 requirement, SA2 specified underlay/overlay NPN deployment options in TS 23.501.</w:t>
      </w:r>
      <w:r w:rsidR="00901101">
        <w:rPr>
          <w:rFonts w:hint="eastAsia"/>
        </w:rPr>
        <w:t xml:space="preserve"> </w:t>
      </w:r>
      <w:r w:rsidR="00FD04F5">
        <w:rPr>
          <w:rFonts w:hint="eastAsia"/>
        </w:rPr>
        <w:t xml:space="preserve">An underlay network can be an SNPN or a PLMN. </w:t>
      </w:r>
      <w:r w:rsidR="00226B9D">
        <w:rPr>
          <w:rFonts w:hint="eastAsia"/>
        </w:rPr>
        <w:t xml:space="preserve">In Rel-16/Rel-17, </w:t>
      </w:r>
      <w:r w:rsidR="00326C8A">
        <w:rPr>
          <w:rFonts w:hint="eastAsia"/>
        </w:rPr>
        <w:t xml:space="preserve">when </w:t>
      </w:r>
      <w:r w:rsidR="00A935B2">
        <w:rPr>
          <w:rFonts w:hint="eastAsia"/>
        </w:rPr>
        <w:t xml:space="preserve">the subscribed SNPN is an overlay network, </w:t>
      </w:r>
      <w:r w:rsidR="00E01D1C">
        <w:rPr>
          <w:rFonts w:hint="eastAsia"/>
        </w:rPr>
        <w:t xml:space="preserve">a PLMN is </w:t>
      </w:r>
      <w:r w:rsidR="00A935B2">
        <w:rPr>
          <w:rFonts w:hint="eastAsia"/>
        </w:rPr>
        <w:t>an underlay network</w:t>
      </w:r>
      <w:r w:rsidR="00326C8A">
        <w:rPr>
          <w:rFonts w:hint="eastAsia"/>
        </w:rPr>
        <w:t>; when</w:t>
      </w:r>
      <w:r w:rsidR="00326C8A" w:rsidRPr="00326C8A">
        <w:rPr>
          <w:rFonts w:hint="eastAsia"/>
        </w:rPr>
        <w:t xml:space="preserve"> </w:t>
      </w:r>
      <w:r w:rsidR="00A935B2">
        <w:rPr>
          <w:rFonts w:hint="eastAsia"/>
        </w:rPr>
        <w:t xml:space="preserve">the HPLMN is an overlay network, </w:t>
      </w:r>
      <w:r w:rsidR="00E01D1C">
        <w:rPr>
          <w:rFonts w:hint="eastAsia"/>
        </w:rPr>
        <w:t xml:space="preserve">a SNPN is </w:t>
      </w:r>
      <w:r w:rsidR="00A935B2">
        <w:rPr>
          <w:rFonts w:hint="eastAsia"/>
        </w:rPr>
        <w:t>an underlay network</w:t>
      </w:r>
      <w:r w:rsidR="00326C8A">
        <w:rPr>
          <w:rFonts w:hint="eastAsia"/>
        </w:rPr>
        <w:t>.</w:t>
      </w:r>
    </w:p>
    <w:p w:rsidR="005E1723" w:rsidRDefault="005E1723" w:rsidP="006D4D59"/>
    <w:p w:rsidR="00901101" w:rsidRDefault="00901101" w:rsidP="006D4D59">
      <w:r w:rsidRPr="00BC48B9">
        <w:rPr>
          <w:rFonts w:hint="eastAsia"/>
        </w:rPr>
        <w:lastRenderedPageBreak/>
        <w:t xml:space="preserve">Since SNPN is for non-public use, the service access and association between SNPNs and PLMNs are different from those between PLMNs for public users. </w:t>
      </w:r>
      <w:r w:rsidRPr="00D2120C">
        <w:t>Th</w:t>
      </w:r>
      <w:r w:rsidRPr="00D2120C">
        <w:rPr>
          <w:rFonts w:hint="eastAsia"/>
        </w:rPr>
        <w:t>e following scenarios or requirements need to be considered when the UE selects an underlay network for an overlay network in specific deployment environments.</w:t>
      </w:r>
    </w:p>
    <w:p w:rsidR="00901101" w:rsidRPr="00B52B22" w:rsidRDefault="00901101" w:rsidP="006D4D59">
      <w:r w:rsidRPr="00BC48B9">
        <w:rPr>
          <w:rFonts w:hint="eastAsia"/>
        </w:rPr>
        <w:t>1</w:t>
      </w:r>
      <w:r w:rsidR="002854E6">
        <w:rPr>
          <w:rFonts w:hint="eastAsia"/>
        </w:rPr>
        <w:t>)</w:t>
      </w:r>
      <w:r w:rsidRPr="00B52B22">
        <w:rPr>
          <w:rFonts w:hint="eastAsia"/>
        </w:rPr>
        <w:t xml:space="preserve"> </w:t>
      </w:r>
      <w:r>
        <w:rPr>
          <w:rFonts w:hint="eastAsia"/>
        </w:rPr>
        <w:t>Some</w:t>
      </w:r>
      <w:r w:rsidRPr="00B52B22">
        <w:rPr>
          <w:rFonts w:hint="eastAsia"/>
        </w:rPr>
        <w:t xml:space="preserve"> SNPN</w:t>
      </w:r>
      <w:r>
        <w:rPr>
          <w:rFonts w:hint="eastAsia"/>
        </w:rPr>
        <w:t>s</w:t>
      </w:r>
      <w:r w:rsidRPr="00B52B22">
        <w:rPr>
          <w:rFonts w:hint="eastAsia"/>
        </w:rPr>
        <w:t xml:space="preserve"> as an overlay network </w:t>
      </w:r>
      <w:r>
        <w:t>provid</w:t>
      </w:r>
      <w:r>
        <w:rPr>
          <w:rFonts w:hint="eastAsia"/>
        </w:rPr>
        <w:t>e</w:t>
      </w:r>
      <w:r>
        <w:t xml:space="preserve"> selected services allow</w:t>
      </w:r>
      <w:r>
        <w:rPr>
          <w:rFonts w:hint="eastAsia"/>
        </w:rPr>
        <w:t>ing</w:t>
      </w:r>
      <w:r w:rsidRPr="00D2120C">
        <w:t xml:space="preserve"> accessing via a prefer</w:t>
      </w:r>
      <w:r w:rsidR="00817B76">
        <w:rPr>
          <w:rFonts w:hint="eastAsia"/>
        </w:rPr>
        <w:t>r</w:t>
      </w:r>
      <w:r w:rsidRPr="00D2120C">
        <w:t>ed PLMN</w:t>
      </w:r>
      <w:r w:rsidRPr="00B52B22">
        <w:t>.</w:t>
      </w:r>
    </w:p>
    <w:p w:rsidR="00901101" w:rsidRPr="00B52B22" w:rsidRDefault="002854E6" w:rsidP="006D4D59">
      <w:r>
        <w:rPr>
          <w:rFonts w:hint="eastAsia"/>
        </w:rPr>
        <w:t>2)</w:t>
      </w:r>
      <w:r w:rsidR="00901101">
        <w:rPr>
          <w:rFonts w:hint="eastAsia"/>
        </w:rPr>
        <w:t xml:space="preserve"> Some</w:t>
      </w:r>
      <w:r w:rsidR="00901101" w:rsidRPr="00B52B22">
        <w:rPr>
          <w:rFonts w:hint="eastAsia"/>
        </w:rPr>
        <w:t xml:space="preserve"> SNPN</w:t>
      </w:r>
      <w:r w:rsidR="00901101">
        <w:rPr>
          <w:rFonts w:hint="eastAsia"/>
        </w:rPr>
        <w:t>s</w:t>
      </w:r>
      <w:r w:rsidR="00901101" w:rsidRPr="00B52B22">
        <w:rPr>
          <w:rFonts w:hint="eastAsia"/>
        </w:rPr>
        <w:t xml:space="preserve"> as an overlay network </w:t>
      </w:r>
      <w:r w:rsidR="00901101">
        <w:rPr>
          <w:rFonts w:hint="eastAsia"/>
        </w:rPr>
        <w:t>require</w:t>
      </w:r>
      <w:r w:rsidR="00901101" w:rsidRPr="00B52B22">
        <w:rPr>
          <w:rFonts w:hint="eastAsia"/>
        </w:rPr>
        <w:t xml:space="preserve"> </w:t>
      </w:r>
      <w:r w:rsidR="00901101" w:rsidRPr="001B7C50">
        <w:t>specific QoS requirement fulfilled</w:t>
      </w:r>
      <w:r w:rsidR="00901101">
        <w:rPr>
          <w:rFonts w:hint="eastAsia"/>
        </w:rPr>
        <w:t xml:space="preserve"> by PLMNs</w:t>
      </w:r>
      <w:r w:rsidR="00901101" w:rsidRPr="001B7C50">
        <w:t xml:space="preserve"> </w:t>
      </w:r>
      <w:r w:rsidR="00901101" w:rsidRPr="00B52B22">
        <w:rPr>
          <w:rFonts w:hint="eastAsia"/>
        </w:rPr>
        <w:t>as an underlay network</w:t>
      </w:r>
      <w:r w:rsidR="00901101">
        <w:rPr>
          <w:rFonts w:hint="eastAsia"/>
        </w:rPr>
        <w:t>.</w:t>
      </w:r>
    </w:p>
    <w:p w:rsidR="00901101" w:rsidRPr="00B52B22" w:rsidRDefault="002854E6" w:rsidP="006D4D59">
      <w:r>
        <w:rPr>
          <w:rFonts w:hint="eastAsia"/>
        </w:rPr>
        <w:t>3)</w:t>
      </w:r>
      <w:r w:rsidR="00901101" w:rsidRPr="00B52B22">
        <w:rPr>
          <w:rFonts w:hint="eastAsia"/>
        </w:rPr>
        <w:t xml:space="preserve"> </w:t>
      </w:r>
      <w:r w:rsidR="00901101">
        <w:rPr>
          <w:rFonts w:hint="eastAsia"/>
        </w:rPr>
        <w:t xml:space="preserve">Some </w:t>
      </w:r>
      <w:r w:rsidR="00901101" w:rsidRPr="00B52B22">
        <w:rPr>
          <w:rFonts w:hint="eastAsia"/>
        </w:rPr>
        <w:t>SNPN</w:t>
      </w:r>
      <w:r w:rsidR="00901101">
        <w:rPr>
          <w:rFonts w:hint="eastAsia"/>
        </w:rPr>
        <w:t>s</w:t>
      </w:r>
      <w:r w:rsidR="00901101" w:rsidRPr="00B52B22">
        <w:rPr>
          <w:rFonts w:hint="eastAsia"/>
        </w:rPr>
        <w:t xml:space="preserve"> and PLMNs</w:t>
      </w:r>
      <w:r w:rsidR="00901101">
        <w:rPr>
          <w:rFonts w:hint="eastAsia"/>
        </w:rPr>
        <w:t xml:space="preserve"> as </w:t>
      </w:r>
      <w:r w:rsidR="00901101" w:rsidRPr="005267E3">
        <w:rPr>
          <w:noProof/>
        </w:rPr>
        <w:t>an underlay network</w:t>
      </w:r>
      <w:r w:rsidR="00901101">
        <w:rPr>
          <w:rFonts w:hint="eastAsia"/>
        </w:rPr>
        <w:t xml:space="preserve"> require an</w:t>
      </w:r>
      <w:r w:rsidR="00901101" w:rsidRPr="00E34C06">
        <w:rPr>
          <w:rFonts w:hint="eastAsia"/>
        </w:rPr>
        <w:t xml:space="preserve"> </w:t>
      </w:r>
      <w:r w:rsidR="00901101">
        <w:rPr>
          <w:rFonts w:hint="eastAsia"/>
        </w:rPr>
        <w:t xml:space="preserve">agreement and SLA </w:t>
      </w:r>
      <w:r w:rsidR="00901101" w:rsidRPr="005267E3">
        <w:rPr>
          <w:noProof/>
        </w:rPr>
        <w:t>to support accessing an overlay network</w:t>
      </w:r>
      <w:r w:rsidR="00901101" w:rsidRPr="00B52B22">
        <w:rPr>
          <w:rFonts w:hint="eastAsia"/>
        </w:rPr>
        <w:t>.</w:t>
      </w:r>
    </w:p>
    <w:p w:rsidR="008E5275" w:rsidRDefault="0012519D" w:rsidP="006D4D59">
      <w:pPr>
        <w:rPr>
          <w:rFonts w:eastAsia="等线"/>
        </w:rPr>
      </w:pPr>
      <w:r w:rsidRPr="0012519D">
        <w:rPr>
          <w:rFonts w:eastAsia="等线" w:hint="eastAsia"/>
        </w:rPr>
        <w:t>In addition</w:t>
      </w:r>
      <w:r w:rsidR="00901101" w:rsidRPr="0012519D">
        <w:rPr>
          <w:rFonts w:eastAsia="等线" w:hint="eastAsia"/>
        </w:rPr>
        <w:t xml:space="preserve">, </w:t>
      </w:r>
      <w:r w:rsidR="00F713D9" w:rsidRPr="00163EE9">
        <w:rPr>
          <w:rFonts w:hint="eastAsia"/>
        </w:rPr>
        <w:t xml:space="preserve">the SLA between an </w:t>
      </w:r>
      <w:r w:rsidR="00F713D9" w:rsidRPr="00163EE9">
        <w:t>underlay</w:t>
      </w:r>
      <w:r w:rsidR="00F713D9" w:rsidRPr="00163EE9">
        <w:rPr>
          <w:rFonts w:hint="eastAsia"/>
        </w:rPr>
        <w:t xml:space="preserve"> network and an </w:t>
      </w:r>
      <w:r w:rsidR="00F713D9" w:rsidRPr="00163EE9">
        <w:t>overlay</w:t>
      </w:r>
      <w:r w:rsidR="00F713D9" w:rsidRPr="00163EE9">
        <w:rPr>
          <w:rFonts w:hint="eastAsia"/>
        </w:rPr>
        <w:t xml:space="preserve"> network has already been </w:t>
      </w:r>
      <w:r w:rsidR="00F713D9">
        <w:rPr>
          <w:rFonts w:hint="eastAsia"/>
        </w:rPr>
        <w:t>considered in Rel-17 TS 23.501.</w:t>
      </w:r>
      <w:r w:rsidR="00F713D9" w:rsidRPr="00F713D9">
        <w:rPr>
          <w:rFonts w:eastAsia="等线" w:hint="eastAsia"/>
        </w:rPr>
        <w:t xml:space="preserve"> </w:t>
      </w:r>
    </w:p>
    <w:p w:rsidR="00F713D9" w:rsidRPr="005318B5" w:rsidRDefault="008E5275" w:rsidP="006D4D59">
      <w:pPr>
        <w:rPr>
          <w:u w:val="single"/>
        </w:rPr>
      </w:pPr>
      <w:r w:rsidRPr="005318B5">
        <w:rPr>
          <w:rFonts w:hint="eastAsia"/>
          <w:u w:val="single"/>
        </w:rPr>
        <w:t>M</w:t>
      </w:r>
      <w:r w:rsidR="00F713D9" w:rsidRPr="005318B5">
        <w:rPr>
          <w:rFonts w:hint="eastAsia"/>
          <w:u w:val="single"/>
        </w:rPr>
        <w:t>eeting the above requirements corresponding to the specific deployments</w:t>
      </w:r>
      <w:r w:rsidR="005E1723" w:rsidRPr="005318B5">
        <w:rPr>
          <w:rFonts w:hint="eastAsia"/>
          <w:u w:val="single"/>
        </w:rPr>
        <w:t>,</w:t>
      </w:r>
      <w:r w:rsidR="00F713D9" w:rsidRPr="005318B5">
        <w:rPr>
          <w:rFonts w:hint="eastAsia"/>
          <w:u w:val="single"/>
        </w:rPr>
        <w:t xml:space="preserve"> SNPN and PLMN selection procedures in current TS23.122 has limitations and insufficiency thus require enhancements.</w:t>
      </w:r>
      <w:r w:rsidR="002854E6" w:rsidRPr="005318B5">
        <w:rPr>
          <w:rFonts w:hint="eastAsia"/>
          <w:u w:val="single"/>
        </w:rPr>
        <w:t>(Issue#1)</w:t>
      </w:r>
    </w:p>
    <w:p w:rsidR="00901101" w:rsidRDefault="00901101" w:rsidP="005318B5">
      <w:pPr>
        <w:pStyle w:val="B1"/>
        <w:numPr>
          <w:ilvl w:val="0"/>
          <w:numId w:val="15"/>
        </w:numPr>
      </w:pPr>
      <w:r>
        <w:rPr>
          <w:rFonts w:hint="eastAsia"/>
        </w:rPr>
        <w:t xml:space="preserve">On the SLA aspect and for the scenario </w:t>
      </w:r>
      <w:r>
        <w:t>access to SNPN services via PLMN</w:t>
      </w:r>
      <w:r w:rsidRPr="008A4B63">
        <w:rPr>
          <w:rFonts w:hint="eastAsia"/>
        </w:rPr>
        <w:t>,</w:t>
      </w:r>
      <w:r>
        <w:t xml:space="preserve"> </w:t>
      </w:r>
      <w:r w:rsidRPr="008A4B63">
        <w:rPr>
          <w:rFonts w:hint="eastAsia"/>
        </w:rPr>
        <w:t>when</w:t>
      </w:r>
      <w:r>
        <w:t xml:space="preserve"> PDU session via which the UE accesses the SNPN services is home routed, the SLA enforcement is </w:t>
      </w:r>
      <w:r w:rsidRPr="008A4B63">
        <w:rPr>
          <w:rFonts w:hint="eastAsia"/>
        </w:rPr>
        <w:t>among the</w:t>
      </w:r>
      <w:r>
        <w:t xml:space="preserve"> </w:t>
      </w:r>
      <w:r w:rsidRPr="008A4B63">
        <w:t xml:space="preserve">UPF in the </w:t>
      </w:r>
      <w:r w:rsidRPr="008A4B63">
        <w:rPr>
          <w:rFonts w:hint="eastAsia"/>
        </w:rPr>
        <w:t>V</w:t>
      </w:r>
      <w:r w:rsidRPr="008A4B63">
        <w:t>PLMN</w:t>
      </w:r>
      <w:r w:rsidRPr="008A4B63">
        <w:rPr>
          <w:rFonts w:hint="eastAsia"/>
        </w:rPr>
        <w:t>,</w:t>
      </w:r>
      <w:r>
        <w:t xml:space="preserve"> UPF in the HPLMN and N3IWF in </w:t>
      </w:r>
      <w:r w:rsidRPr="008A4B63">
        <w:rPr>
          <w:rFonts w:hint="eastAsia"/>
        </w:rPr>
        <w:t>a</w:t>
      </w:r>
      <w:r>
        <w:t xml:space="preserve"> subscribed SNPN</w:t>
      </w:r>
      <w:r w:rsidRPr="008A4B63">
        <w:rPr>
          <w:rFonts w:hint="eastAsia"/>
        </w:rPr>
        <w:t xml:space="preserve">. When </w:t>
      </w:r>
      <w:r w:rsidRPr="008A4B63">
        <w:t xml:space="preserve">PDU session via which the UE accesses the SNPN services uses LBO, the SLA enforcement is between UPF in the </w:t>
      </w:r>
      <w:r w:rsidRPr="008A4B63">
        <w:rPr>
          <w:rFonts w:hint="eastAsia"/>
        </w:rPr>
        <w:t>V</w:t>
      </w:r>
      <w:r w:rsidRPr="008A4B63">
        <w:t>PLMN and N3IWF in the subscribed SNPN</w:t>
      </w:r>
      <w:r w:rsidRPr="008A4B63">
        <w:rPr>
          <w:rFonts w:hint="eastAsia"/>
        </w:rPr>
        <w:t>.</w:t>
      </w:r>
      <w:r>
        <w:rPr>
          <w:rFonts w:hint="eastAsia"/>
        </w:rPr>
        <w:t xml:space="preserve"> The current PLMN selection parameter is just to meet t</w:t>
      </w:r>
      <w:r w:rsidRPr="008A4B63">
        <w:rPr>
          <w:rFonts w:hint="eastAsia"/>
        </w:rPr>
        <w:t>he SLA</w:t>
      </w:r>
      <w:r>
        <w:rPr>
          <w:rFonts w:hint="eastAsia"/>
        </w:rPr>
        <w:t>/agreement</w:t>
      </w:r>
      <w:r w:rsidRPr="008A4B63">
        <w:rPr>
          <w:rFonts w:hint="eastAsia"/>
        </w:rPr>
        <w:t xml:space="preserve"> between PLMNs for roaming services</w:t>
      </w:r>
      <w:r>
        <w:rPr>
          <w:rFonts w:hint="eastAsia"/>
        </w:rPr>
        <w:t xml:space="preserve"> and does not consider an </w:t>
      </w:r>
      <w:r w:rsidRPr="00597C60">
        <w:rPr>
          <w:rFonts w:eastAsia="等线"/>
        </w:rPr>
        <w:t xml:space="preserve">agreement/SLA between </w:t>
      </w:r>
      <w:r w:rsidR="00386B6C">
        <w:rPr>
          <w:rFonts w:eastAsia="等线" w:hint="eastAsia"/>
        </w:rPr>
        <w:t xml:space="preserve">the </w:t>
      </w:r>
      <w:r w:rsidR="00386B6C">
        <w:rPr>
          <w:rFonts w:eastAsia="等线"/>
        </w:rPr>
        <w:t>subscribed</w:t>
      </w:r>
      <w:r w:rsidR="00386B6C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SNPNs and </w:t>
      </w:r>
      <w:r w:rsidR="00386B6C">
        <w:rPr>
          <w:rFonts w:eastAsia="等线" w:hint="eastAsia"/>
        </w:rPr>
        <w:t>V</w:t>
      </w:r>
      <w:r>
        <w:rPr>
          <w:rFonts w:eastAsia="等线" w:hint="eastAsia"/>
        </w:rPr>
        <w:t>PLMNs</w:t>
      </w:r>
      <w:r>
        <w:rPr>
          <w:rFonts w:hint="eastAsia"/>
        </w:rPr>
        <w:t>.</w:t>
      </w:r>
    </w:p>
    <w:p w:rsidR="00A53015" w:rsidRDefault="00901101" w:rsidP="005318B5">
      <w:pPr>
        <w:pStyle w:val="B1"/>
        <w:numPr>
          <w:ilvl w:val="0"/>
          <w:numId w:val="15"/>
        </w:numPr>
      </w:pPr>
      <w:r w:rsidRPr="00C7554D">
        <w:rPr>
          <w:rFonts w:hint="eastAsia"/>
        </w:rPr>
        <w:t xml:space="preserve">On the SLA aspect and for the scenario </w:t>
      </w:r>
      <w:r w:rsidRPr="00C7554D">
        <w:t xml:space="preserve">access to </w:t>
      </w:r>
      <w:r w:rsidRPr="00C7554D">
        <w:rPr>
          <w:rFonts w:hint="eastAsia"/>
        </w:rPr>
        <w:t>PLMN</w:t>
      </w:r>
      <w:r w:rsidRPr="00C7554D">
        <w:t xml:space="preserve"> services via </w:t>
      </w:r>
      <w:r w:rsidRPr="00C7554D">
        <w:rPr>
          <w:rFonts w:hint="eastAsia"/>
        </w:rPr>
        <w:t xml:space="preserve">SNPN, </w:t>
      </w:r>
      <w:r w:rsidRPr="00C7554D">
        <w:t xml:space="preserve">the SLA enforcement is between UPF in the </w:t>
      </w:r>
      <w:r w:rsidRPr="00C7554D">
        <w:rPr>
          <w:rFonts w:hint="eastAsia"/>
        </w:rPr>
        <w:t>SNPN</w:t>
      </w:r>
      <w:r w:rsidRPr="00C7554D">
        <w:t xml:space="preserve"> and N3IWF in the </w:t>
      </w:r>
      <w:r w:rsidRPr="00C7554D">
        <w:rPr>
          <w:rFonts w:hint="eastAsia"/>
        </w:rPr>
        <w:t>HPLMN. In Rel-16, SNPNs as underlay networks are subscribed SNPN. In Rel-17, non-subscribed SNPN is introduced. Without an enhancement, an SNPN UE selecting a non-subscribed SNPN could not access a PLMN.</w:t>
      </w:r>
      <w:r w:rsidR="00C7554D">
        <w:rPr>
          <w:rFonts w:hint="eastAsia"/>
        </w:rPr>
        <w:t xml:space="preserve"> </w:t>
      </w:r>
    </w:p>
    <w:p w:rsidR="00A53015" w:rsidRPr="005C79A8" w:rsidRDefault="00C7554D" w:rsidP="006D4D59">
      <w:r w:rsidRPr="00C7554D">
        <w:rPr>
          <w:rFonts w:hint="eastAsia"/>
        </w:rPr>
        <w:t>In Rel-18, to select a non-subscribed SNPN as a hosting network for localized services based on the</w:t>
      </w:r>
      <w:r w:rsidRPr="00C7554D">
        <w:t xml:space="preserve"> SLA</w:t>
      </w:r>
      <w:r w:rsidRPr="00C7554D">
        <w:rPr>
          <w:rFonts w:hint="eastAsia"/>
        </w:rPr>
        <w:t>/</w:t>
      </w:r>
      <w:r w:rsidRPr="00C7554D">
        <w:t>agreement</w:t>
      </w:r>
      <w:r w:rsidRPr="00C7554D">
        <w:rPr>
          <w:rFonts w:hint="eastAsia"/>
        </w:rPr>
        <w:t xml:space="preserve">, the SNPN selection configuration from </w:t>
      </w:r>
      <w:r w:rsidRPr="00C7554D">
        <w:t xml:space="preserve">credentials holder </w:t>
      </w:r>
      <w:r w:rsidRPr="00C7554D">
        <w:rPr>
          <w:rFonts w:hint="eastAsia"/>
        </w:rPr>
        <w:t xml:space="preserve">is </w:t>
      </w:r>
      <w:r w:rsidR="005C79A8">
        <w:rPr>
          <w:rFonts w:hint="eastAsia"/>
        </w:rPr>
        <w:t xml:space="preserve">the solution and </w:t>
      </w:r>
      <w:r w:rsidR="00A935B2">
        <w:rPr>
          <w:rFonts w:hint="eastAsia"/>
        </w:rPr>
        <w:t xml:space="preserve">is </w:t>
      </w:r>
      <w:r w:rsidR="005C79A8">
        <w:rPr>
          <w:rFonts w:hint="eastAsia"/>
        </w:rPr>
        <w:t>checked by the UE</w:t>
      </w:r>
      <w:r w:rsidRPr="00C7554D">
        <w:rPr>
          <w:rFonts w:hint="eastAsia"/>
        </w:rPr>
        <w:t xml:space="preserve"> at first</w:t>
      </w:r>
      <w:r w:rsidR="001D6A89">
        <w:rPr>
          <w:rFonts w:hint="eastAsia"/>
        </w:rPr>
        <w:t xml:space="preserve"> step</w:t>
      </w:r>
      <w:r w:rsidRPr="00C7554D">
        <w:rPr>
          <w:rFonts w:hint="eastAsia"/>
        </w:rPr>
        <w:t xml:space="preserve">. </w:t>
      </w:r>
      <w:r>
        <w:rPr>
          <w:rFonts w:hint="eastAsia"/>
        </w:rPr>
        <w:t xml:space="preserve">Enhancing </w:t>
      </w:r>
      <w:r w:rsidRPr="00C7554D">
        <w:rPr>
          <w:rFonts w:hint="eastAsia"/>
        </w:rPr>
        <w:t>SNPN</w:t>
      </w:r>
      <w:r>
        <w:rPr>
          <w:rFonts w:hint="eastAsia"/>
        </w:rPr>
        <w:t>/PLMN</w:t>
      </w:r>
      <w:r w:rsidRPr="00C7554D">
        <w:rPr>
          <w:rFonts w:hint="eastAsia"/>
        </w:rPr>
        <w:t xml:space="preserve"> selection </w:t>
      </w:r>
      <w:r>
        <w:rPr>
          <w:rFonts w:hint="eastAsia"/>
        </w:rPr>
        <w:t xml:space="preserve">to reflect the </w:t>
      </w:r>
      <w:r w:rsidRPr="00C7554D">
        <w:t>agreement/SLA</w:t>
      </w:r>
      <w:r w:rsidRPr="00C7554D">
        <w:rPr>
          <w:rFonts w:hint="eastAsia"/>
        </w:rPr>
        <w:t xml:space="preserve"> </w:t>
      </w:r>
      <w:r>
        <w:rPr>
          <w:rFonts w:hint="eastAsia"/>
        </w:rPr>
        <w:t>can work in Rel-18</w:t>
      </w:r>
      <w:r w:rsidRPr="00C7554D">
        <w:rPr>
          <w:rFonts w:hint="eastAsia"/>
        </w:rPr>
        <w:t>.</w:t>
      </w:r>
    </w:p>
    <w:p w:rsidR="006D4D59" w:rsidRPr="006D4D59" w:rsidRDefault="006D4D59" w:rsidP="006D4D59">
      <w:r w:rsidRPr="006D4D59">
        <w:rPr>
          <w:rFonts w:hint="eastAsia"/>
        </w:rPr>
        <w:t>Except for SLA</w:t>
      </w:r>
      <w:r w:rsidR="00065397">
        <w:rPr>
          <w:rFonts w:hint="eastAsia"/>
        </w:rPr>
        <w:t>/agreement</w:t>
      </w:r>
      <w:r>
        <w:rPr>
          <w:rFonts w:hint="eastAsia"/>
        </w:rPr>
        <w:t xml:space="preserve"> requirement, there are other issues need to be considered:</w:t>
      </w:r>
    </w:p>
    <w:p w:rsidR="00901101" w:rsidRPr="007E4AD3" w:rsidRDefault="001D6A89" w:rsidP="006D4D59">
      <w:pPr>
        <w:rPr>
          <w:u w:val="single"/>
        </w:rPr>
      </w:pPr>
      <w:r w:rsidRPr="007E4AD3">
        <w:rPr>
          <w:rFonts w:hint="eastAsia"/>
          <w:u w:val="single"/>
        </w:rPr>
        <w:t xml:space="preserve">TS 23.501 specified, in the scenario </w:t>
      </w:r>
      <w:r w:rsidRPr="007E4AD3">
        <w:rPr>
          <w:u w:val="single"/>
        </w:rPr>
        <w:t>“</w:t>
      </w:r>
      <w:r w:rsidRPr="007E4AD3">
        <w:rPr>
          <w:rFonts w:hint="eastAsia"/>
          <w:u w:val="single"/>
        </w:rPr>
        <w:t>Access to SNPN services via PLMN</w:t>
      </w:r>
      <w:r w:rsidRPr="007E4AD3">
        <w:rPr>
          <w:u w:val="single"/>
        </w:rPr>
        <w:t>”</w:t>
      </w:r>
      <w:r w:rsidRPr="007E4AD3">
        <w:rPr>
          <w:rFonts w:hint="eastAsia"/>
          <w:u w:val="single"/>
        </w:rPr>
        <w:t>,</w:t>
      </w:r>
      <w:r w:rsidR="00386B6C" w:rsidRPr="007E4AD3">
        <w:rPr>
          <w:rFonts w:hint="eastAsia"/>
          <w:u w:val="single"/>
        </w:rPr>
        <w:t xml:space="preserve"> the UE accesses a PLMN via NG-RAN</w:t>
      </w:r>
      <w:r w:rsidR="00262139" w:rsidRPr="007E4AD3">
        <w:rPr>
          <w:rFonts w:hint="eastAsia"/>
          <w:u w:val="single"/>
        </w:rPr>
        <w:t>.</w:t>
      </w:r>
      <w:r w:rsidR="00901101" w:rsidRPr="007E4AD3">
        <w:rPr>
          <w:rFonts w:hint="eastAsia"/>
          <w:u w:val="single"/>
        </w:rPr>
        <w:t xml:space="preserve"> </w:t>
      </w:r>
      <w:r w:rsidR="00234F6D" w:rsidRPr="007E4AD3">
        <w:rPr>
          <w:rFonts w:hint="eastAsia"/>
          <w:u w:val="single"/>
        </w:rPr>
        <w:t>N</w:t>
      </w:r>
      <w:r w:rsidR="00901101" w:rsidRPr="007E4AD3">
        <w:rPr>
          <w:rFonts w:hint="eastAsia"/>
          <w:u w:val="single"/>
        </w:rPr>
        <w:t>ot all the access technologies in the c</w:t>
      </w:r>
      <w:r w:rsidRPr="007E4AD3">
        <w:rPr>
          <w:rFonts w:hint="eastAsia"/>
          <w:u w:val="single"/>
        </w:rPr>
        <w:t>urrent PLMN selection procedure</w:t>
      </w:r>
      <w:r w:rsidR="00901101" w:rsidRPr="007E4AD3">
        <w:rPr>
          <w:rFonts w:hint="eastAsia"/>
          <w:u w:val="single"/>
        </w:rPr>
        <w:t xml:space="preserve"> apply</w:t>
      </w:r>
      <w:r w:rsidRPr="007E4AD3">
        <w:rPr>
          <w:rFonts w:hint="eastAsia"/>
          <w:u w:val="single"/>
        </w:rPr>
        <w:t xml:space="preserve"> to selecting a PLMN as an underlay network</w:t>
      </w:r>
      <w:r w:rsidR="00901101" w:rsidRPr="007E4AD3">
        <w:rPr>
          <w:rFonts w:hint="eastAsia"/>
          <w:u w:val="single"/>
        </w:rPr>
        <w:t>.</w:t>
      </w:r>
      <w:r w:rsidR="00DE7B45" w:rsidRPr="007E4AD3">
        <w:rPr>
          <w:rFonts w:hint="eastAsia"/>
          <w:u w:val="single"/>
        </w:rPr>
        <w:t xml:space="preserve"> </w:t>
      </w:r>
      <w:r w:rsidR="007E4AD3" w:rsidRPr="007E4AD3">
        <w:rPr>
          <w:rFonts w:hint="eastAsia"/>
          <w:u w:val="single"/>
        </w:rPr>
        <w:t>(Issue#2)</w:t>
      </w:r>
    </w:p>
    <w:p w:rsidR="00772851" w:rsidRPr="0018392B" w:rsidRDefault="00772851" w:rsidP="00772851">
      <w:pPr>
        <w:rPr>
          <w:rFonts w:eastAsia="等线"/>
          <w:u w:val="single"/>
        </w:rPr>
      </w:pPr>
      <w:r w:rsidRPr="0018392B">
        <w:rPr>
          <w:rFonts w:eastAsia="等线" w:hint="eastAsia"/>
          <w:u w:val="single"/>
        </w:rPr>
        <w:t>SA2 agreed in SA2#154AH meeting that</w:t>
      </w:r>
      <w:r w:rsidRPr="0018392B">
        <w:rPr>
          <w:rFonts w:eastAsia="等线"/>
          <w:u w:val="single"/>
        </w:rPr>
        <w:t xml:space="preserve"> “</w:t>
      </w:r>
      <w:r w:rsidRPr="0018392B">
        <w:rPr>
          <w:u w:val="single"/>
          <w:lang w:eastAsia="ko-KR"/>
        </w:rPr>
        <w:t>If an SNPN is providing access to the localized services, then the UE can access HPLMN or subscribed SNPN as described in Annex D.3, D.6 and D.7</w:t>
      </w:r>
      <w:r w:rsidRPr="0018392B">
        <w:rPr>
          <w:rFonts w:hint="eastAsia"/>
          <w:u w:val="single"/>
        </w:rPr>
        <w:t>.</w:t>
      </w:r>
      <w:r w:rsidRPr="0018392B">
        <w:rPr>
          <w:u w:val="single"/>
        </w:rPr>
        <w:t>”</w:t>
      </w:r>
      <w:r w:rsidRPr="0018392B">
        <w:rPr>
          <w:rFonts w:eastAsia="等线" w:hint="eastAsia"/>
          <w:u w:val="single"/>
        </w:rPr>
        <w:t xml:space="preserve"> (see TS 23.501 CR#3842). In Rel-18, SNPN can be </w:t>
      </w:r>
      <w:r w:rsidRPr="0018392B">
        <w:rPr>
          <w:rFonts w:hint="eastAsia"/>
          <w:u w:val="single"/>
        </w:rPr>
        <w:t>an underlay network</w:t>
      </w:r>
      <w:r w:rsidRPr="0018392B">
        <w:rPr>
          <w:rFonts w:eastAsia="等线" w:hint="eastAsia"/>
          <w:u w:val="single"/>
        </w:rPr>
        <w:t xml:space="preserve"> when </w:t>
      </w:r>
      <w:r w:rsidRPr="0018392B">
        <w:rPr>
          <w:rFonts w:hint="eastAsia"/>
          <w:u w:val="single"/>
        </w:rPr>
        <w:t>the subscribed SNPN is an overlay network. This new scenario needs to be considered</w:t>
      </w:r>
      <w:r>
        <w:rPr>
          <w:rFonts w:hint="eastAsia"/>
          <w:u w:val="single"/>
        </w:rPr>
        <w:t>.</w:t>
      </w:r>
      <w:r w:rsidRPr="0018392B">
        <w:rPr>
          <w:rFonts w:hint="eastAsia"/>
          <w:u w:val="single"/>
        </w:rPr>
        <w:t xml:space="preserve"> (Issue#</w:t>
      </w:r>
      <w:r>
        <w:rPr>
          <w:rFonts w:hint="eastAsia"/>
          <w:u w:val="single"/>
        </w:rPr>
        <w:t>3</w:t>
      </w:r>
      <w:r w:rsidRPr="0018392B">
        <w:rPr>
          <w:rFonts w:hint="eastAsia"/>
          <w:u w:val="single"/>
        </w:rPr>
        <w:t>)</w:t>
      </w:r>
    </w:p>
    <w:p w:rsidR="00065397" w:rsidRPr="00AE677E" w:rsidRDefault="00604467" w:rsidP="00065397">
      <w:pPr>
        <w:rPr>
          <w:u w:val="single"/>
        </w:rPr>
      </w:pPr>
      <w:r>
        <w:rPr>
          <w:rFonts w:hint="eastAsia"/>
          <w:u w:val="single"/>
        </w:rPr>
        <w:t>TS 23.501 specified that a</w:t>
      </w:r>
      <w:r w:rsidR="00065397" w:rsidRPr="00AE677E">
        <w:rPr>
          <w:rFonts w:hint="eastAsia"/>
          <w:u w:val="single"/>
        </w:rPr>
        <w:t xml:space="preserve">n SNPN-enable UE </w:t>
      </w:r>
      <w:r>
        <w:rPr>
          <w:rFonts w:hint="eastAsia"/>
          <w:u w:val="single"/>
        </w:rPr>
        <w:t>could have</w:t>
      </w:r>
      <w:r w:rsidR="00065397" w:rsidRPr="00AE677E">
        <w:rPr>
          <w:rFonts w:hint="eastAsia"/>
          <w:u w:val="single"/>
        </w:rPr>
        <w:t xml:space="preserve"> multiple SNPN subscriptions</w:t>
      </w:r>
      <w:r>
        <w:rPr>
          <w:rFonts w:hint="eastAsia"/>
          <w:u w:val="single"/>
        </w:rPr>
        <w:t>. It</w:t>
      </w:r>
      <w:r w:rsidR="00065397" w:rsidRPr="00AE677E">
        <w:rPr>
          <w:rFonts w:hint="eastAsia"/>
          <w:u w:val="single"/>
        </w:rPr>
        <w:t xml:space="preserve"> could access to any of its subscribed SNPN, when </w:t>
      </w:r>
      <w:r w:rsidR="00065397" w:rsidRPr="00AE677E">
        <w:rPr>
          <w:u w:val="single"/>
        </w:rPr>
        <w:t>an agreement/SLA</w:t>
      </w:r>
      <w:r w:rsidR="00065397" w:rsidRPr="00AE677E">
        <w:rPr>
          <w:rFonts w:hint="eastAsia"/>
          <w:u w:val="single"/>
        </w:rPr>
        <w:t xml:space="preserve"> is</w:t>
      </w:r>
      <w:r w:rsidR="00065397" w:rsidRPr="00AE677E">
        <w:rPr>
          <w:u w:val="single"/>
        </w:rPr>
        <w:t xml:space="preserve"> required</w:t>
      </w:r>
      <w:r w:rsidR="00065397" w:rsidRPr="00AE677E">
        <w:rPr>
          <w:rFonts w:hint="eastAsia"/>
          <w:u w:val="single"/>
        </w:rPr>
        <w:t xml:space="preserve">, how the </w:t>
      </w:r>
      <w:r w:rsidR="00772851">
        <w:rPr>
          <w:rFonts w:hint="eastAsia"/>
          <w:u w:val="single"/>
        </w:rPr>
        <w:t>SNPN/</w:t>
      </w:r>
      <w:r w:rsidR="00065397" w:rsidRPr="00AE677E">
        <w:rPr>
          <w:rFonts w:hint="eastAsia"/>
          <w:u w:val="single"/>
        </w:rPr>
        <w:t xml:space="preserve">PLMN selection assures the access to multiple SNPNs needs to be considered. </w:t>
      </w:r>
      <w:r w:rsidR="00065397" w:rsidRPr="0018392B">
        <w:rPr>
          <w:rFonts w:hint="eastAsia"/>
          <w:u w:val="single"/>
        </w:rPr>
        <w:t>(Issue#</w:t>
      </w:r>
      <w:r w:rsidR="00772851">
        <w:rPr>
          <w:rFonts w:hint="eastAsia"/>
          <w:u w:val="single"/>
        </w:rPr>
        <w:t>4</w:t>
      </w:r>
      <w:r w:rsidR="00065397" w:rsidRPr="0018392B">
        <w:rPr>
          <w:rFonts w:hint="eastAsia"/>
          <w:u w:val="single"/>
        </w:rPr>
        <w:t>)</w:t>
      </w:r>
    </w:p>
    <w:p w:rsidR="00141E89" w:rsidRDefault="00D9538C" w:rsidP="006D4D59">
      <w:pPr>
        <w:rPr>
          <w:u w:val="single"/>
        </w:rPr>
      </w:pPr>
      <w:r w:rsidRPr="004870CB">
        <w:rPr>
          <w:rFonts w:eastAsia="等线" w:hint="eastAsia"/>
          <w:u w:val="single"/>
        </w:rPr>
        <w:t xml:space="preserve">SA2 agreed in SA2#154AH meeting that </w:t>
      </w:r>
      <w:r w:rsidRPr="004870CB">
        <w:rPr>
          <w:rFonts w:hint="eastAsia"/>
          <w:u w:val="single"/>
        </w:rPr>
        <w:t xml:space="preserve">the SNPN access mode setting is extended for Uu/NWu/Yt interface independently to support the </w:t>
      </w:r>
      <w:r w:rsidRPr="004870CB">
        <w:rPr>
          <w:rFonts w:hint="eastAsia"/>
          <w:noProof/>
          <w:u w:val="single"/>
        </w:rPr>
        <w:t>l</w:t>
      </w:r>
      <w:r w:rsidRPr="004870CB">
        <w:rPr>
          <w:noProof/>
          <w:u w:val="single"/>
        </w:rPr>
        <w:t>egacy feature (</w:t>
      </w:r>
      <w:r w:rsidRPr="004870CB">
        <w:rPr>
          <w:rFonts w:hint="eastAsia"/>
          <w:noProof/>
          <w:u w:val="single"/>
        </w:rPr>
        <w:t>i.e.</w:t>
      </w:r>
      <w:r w:rsidRPr="004870CB">
        <w:rPr>
          <w:noProof/>
          <w:u w:val="single"/>
        </w:rPr>
        <w:t>UE accesses SNPN via PLMN , UE accesses PLMN via SNPN, UE accesses SNPN over 3GPP access and PLMN over non-3GPP access simultaneously)</w:t>
      </w:r>
      <w:r w:rsidRPr="004870CB">
        <w:rPr>
          <w:rFonts w:hint="eastAsia"/>
          <w:u w:val="single"/>
        </w:rPr>
        <w:t>.</w:t>
      </w:r>
      <w:r w:rsidR="002E1476" w:rsidRPr="004870CB">
        <w:rPr>
          <w:u w:val="single"/>
        </w:rPr>
        <w:t xml:space="preserve"> NWu can be either direct access via untrusted non-3GPP access or access via underlay network (see Annex D.3).</w:t>
      </w:r>
      <w:r w:rsidR="002E1476" w:rsidRPr="004870CB">
        <w:rPr>
          <w:rFonts w:hint="eastAsia"/>
          <w:u w:val="single"/>
        </w:rPr>
        <w:t xml:space="preserve"> </w:t>
      </w:r>
      <w:r w:rsidRPr="004870CB">
        <w:rPr>
          <w:rFonts w:hint="eastAsia"/>
          <w:u w:val="single"/>
        </w:rPr>
        <w:t>(see TS 23.501 CR#3841).</w:t>
      </w:r>
      <w:r w:rsidR="00641B6D" w:rsidRPr="004870CB">
        <w:rPr>
          <w:rFonts w:hint="eastAsia"/>
          <w:u w:val="single"/>
        </w:rPr>
        <w:t xml:space="preserve"> </w:t>
      </w:r>
      <w:r w:rsidR="004870CB">
        <w:rPr>
          <w:rFonts w:hint="eastAsia"/>
          <w:u w:val="single"/>
        </w:rPr>
        <w:t>B</w:t>
      </w:r>
      <w:r w:rsidR="001539C1" w:rsidRPr="004870CB">
        <w:rPr>
          <w:rFonts w:hint="eastAsia"/>
          <w:u w:val="single"/>
        </w:rPr>
        <w:t xml:space="preserve">ased on setting on SNPN access mode, an SNPN </w:t>
      </w:r>
      <w:r w:rsidR="002E1476" w:rsidRPr="004870CB">
        <w:rPr>
          <w:rFonts w:hint="eastAsia"/>
          <w:u w:val="single"/>
        </w:rPr>
        <w:t xml:space="preserve">UE </w:t>
      </w:r>
      <w:r w:rsidR="004870CB">
        <w:rPr>
          <w:rFonts w:hint="eastAsia"/>
          <w:u w:val="single"/>
        </w:rPr>
        <w:t xml:space="preserve">can aware of </w:t>
      </w:r>
      <w:r w:rsidR="00D673B1">
        <w:rPr>
          <w:rFonts w:hint="eastAsia"/>
          <w:u w:val="single"/>
        </w:rPr>
        <w:t>an</w:t>
      </w:r>
      <w:r w:rsidR="004870CB">
        <w:rPr>
          <w:rFonts w:hint="eastAsia"/>
          <w:u w:val="single"/>
        </w:rPr>
        <w:t xml:space="preserve"> SNPN or PLMN selection is </w:t>
      </w:r>
      <w:r w:rsidR="00D673B1">
        <w:rPr>
          <w:rFonts w:hint="eastAsia"/>
          <w:u w:val="single"/>
        </w:rPr>
        <w:t>for</w:t>
      </w:r>
      <w:r w:rsidR="004870CB">
        <w:rPr>
          <w:rFonts w:hint="eastAsia"/>
          <w:u w:val="single"/>
        </w:rPr>
        <w:t xml:space="preserve"> </w:t>
      </w:r>
      <w:r w:rsidR="004870CB" w:rsidRPr="004870CB">
        <w:rPr>
          <w:rFonts w:hint="eastAsia"/>
          <w:u w:val="single"/>
        </w:rPr>
        <w:t>underlay/overlay access.</w:t>
      </w:r>
      <w:r w:rsidR="00141E89">
        <w:rPr>
          <w:rFonts w:hint="eastAsia"/>
          <w:u w:val="single"/>
        </w:rPr>
        <w:t xml:space="preserve"> W</w:t>
      </w:r>
      <w:r w:rsidR="004D3A71">
        <w:rPr>
          <w:rFonts w:hint="eastAsia"/>
          <w:u w:val="single"/>
        </w:rPr>
        <w:t xml:space="preserve">hen </w:t>
      </w:r>
      <w:r w:rsidR="00141E89">
        <w:rPr>
          <w:rFonts w:hint="eastAsia"/>
          <w:u w:val="single"/>
        </w:rPr>
        <w:t xml:space="preserve">the </w:t>
      </w:r>
      <w:r w:rsidR="00141E89" w:rsidRPr="004870CB">
        <w:rPr>
          <w:rFonts w:hint="eastAsia"/>
          <w:u w:val="single"/>
        </w:rPr>
        <w:t>underlay/overlay access</w:t>
      </w:r>
      <w:r w:rsidR="00141E89">
        <w:rPr>
          <w:rFonts w:hint="eastAsia"/>
          <w:u w:val="single"/>
        </w:rPr>
        <w:t xml:space="preserve"> is </w:t>
      </w:r>
      <w:r w:rsidR="00A935B2">
        <w:rPr>
          <w:rFonts w:hint="eastAsia"/>
          <w:u w:val="single"/>
        </w:rPr>
        <w:t>considered</w:t>
      </w:r>
      <w:r w:rsidR="00141E89">
        <w:rPr>
          <w:rFonts w:hint="eastAsia"/>
          <w:u w:val="single"/>
        </w:rPr>
        <w:t xml:space="preserve"> in the SNPN/PLMN selection </w:t>
      </w:r>
      <w:r w:rsidR="004D3A71">
        <w:rPr>
          <w:rFonts w:hint="eastAsia"/>
          <w:u w:val="single"/>
        </w:rPr>
        <w:t xml:space="preserve">procedures </w:t>
      </w:r>
      <w:r w:rsidR="00141E89">
        <w:rPr>
          <w:rFonts w:hint="eastAsia"/>
          <w:u w:val="single"/>
        </w:rPr>
        <w:t>needs to be considered.</w:t>
      </w:r>
      <w:r w:rsidR="004D3A71" w:rsidRPr="004D3A71">
        <w:rPr>
          <w:rFonts w:hint="eastAsia"/>
          <w:u w:val="single"/>
        </w:rPr>
        <w:t xml:space="preserve"> </w:t>
      </w:r>
      <w:r w:rsidR="004D3A71" w:rsidRPr="0018392B">
        <w:rPr>
          <w:rFonts w:hint="eastAsia"/>
          <w:u w:val="single"/>
        </w:rPr>
        <w:t>(Issue#</w:t>
      </w:r>
      <w:r w:rsidR="004D3A71">
        <w:rPr>
          <w:rFonts w:hint="eastAsia"/>
          <w:u w:val="single"/>
        </w:rPr>
        <w:t>5</w:t>
      </w:r>
      <w:r w:rsidR="004D3A71" w:rsidRPr="0018392B">
        <w:rPr>
          <w:rFonts w:hint="eastAsia"/>
          <w:u w:val="single"/>
        </w:rPr>
        <w:t>)</w:t>
      </w:r>
    </w:p>
    <w:p w:rsidR="00141E89" w:rsidRDefault="00141E89" w:rsidP="006D4D59">
      <w:pPr>
        <w:rPr>
          <w:u w:val="single"/>
        </w:rPr>
      </w:pPr>
    </w:p>
    <w:p w:rsidR="00901101" w:rsidRPr="00470A19" w:rsidRDefault="00901101" w:rsidP="00065397">
      <w:r w:rsidRPr="00470A19">
        <w:rPr>
          <w:rFonts w:hint="eastAsia"/>
        </w:rPr>
        <w:t xml:space="preserve">Therefore, </w:t>
      </w:r>
      <w:r w:rsidR="00065397" w:rsidRPr="00470A19">
        <w:rPr>
          <w:rFonts w:hint="eastAsia"/>
        </w:rPr>
        <w:t xml:space="preserve">it is suggested to enhance the current SNPN/PLMN selection procedures to support underlay/overlay network access </w:t>
      </w:r>
      <w:r w:rsidR="00973C15">
        <w:rPr>
          <w:rFonts w:hint="eastAsia"/>
        </w:rPr>
        <w:t xml:space="preserve">in the specific deployment that </w:t>
      </w:r>
      <w:r w:rsidR="00065397" w:rsidRPr="00470A19">
        <w:rPr>
          <w:rFonts w:hint="eastAsia"/>
        </w:rPr>
        <w:t>SLA/agreement</w:t>
      </w:r>
      <w:r w:rsidR="00973C15">
        <w:rPr>
          <w:rFonts w:hint="eastAsia"/>
        </w:rPr>
        <w:t xml:space="preserve"> required</w:t>
      </w:r>
      <w:r w:rsidR="00470A19" w:rsidRPr="00470A19">
        <w:rPr>
          <w:rFonts w:hint="eastAsia"/>
        </w:rPr>
        <w:t xml:space="preserve">, </w:t>
      </w:r>
      <w:r w:rsidR="00065397" w:rsidRPr="00470A19">
        <w:rPr>
          <w:rFonts w:hint="eastAsia"/>
        </w:rPr>
        <w:t>fu</w:t>
      </w:r>
      <w:r w:rsidR="00604467" w:rsidRPr="00470A19">
        <w:rPr>
          <w:rFonts w:hint="eastAsia"/>
        </w:rPr>
        <w:t>l</w:t>
      </w:r>
      <w:r w:rsidR="00065397" w:rsidRPr="00470A19">
        <w:rPr>
          <w:rFonts w:hint="eastAsia"/>
        </w:rPr>
        <w:t>fil</w:t>
      </w:r>
      <w:r w:rsidR="00604467" w:rsidRPr="00470A19">
        <w:rPr>
          <w:rFonts w:hint="eastAsia"/>
        </w:rPr>
        <w:t xml:space="preserve">l </w:t>
      </w:r>
      <w:r w:rsidR="00065397" w:rsidRPr="00470A19">
        <w:rPr>
          <w:rFonts w:hint="eastAsia"/>
        </w:rPr>
        <w:t>Rel-</w:t>
      </w:r>
      <w:r w:rsidR="00470A19" w:rsidRPr="00470A19">
        <w:rPr>
          <w:rFonts w:hint="eastAsia"/>
        </w:rPr>
        <w:t xml:space="preserve">16/17 SA2 </w:t>
      </w:r>
      <w:r w:rsidR="00065397" w:rsidRPr="00470A19">
        <w:rPr>
          <w:rFonts w:hint="eastAsia"/>
        </w:rPr>
        <w:t>requirement</w:t>
      </w:r>
      <w:r w:rsidR="00470A19" w:rsidRPr="00470A19">
        <w:rPr>
          <w:rFonts w:hint="eastAsia"/>
        </w:rPr>
        <w:t xml:space="preserve"> of underlay/overlay network access, and adapt to Rel-18 NPN feature</w:t>
      </w:r>
      <w:r w:rsidR="00FB1639">
        <w:rPr>
          <w:rFonts w:hint="eastAsia"/>
        </w:rPr>
        <w:t>s</w:t>
      </w:r>
      <w:r w:rsidR="00470A19" w:rsidRPr="00470A19">
        <w:rPr>
          <w:rFonts w:hint="eastAsia"/>
        </w:rPr>
        <w:t>/requirement</w:t>
      </w:r>
      <w:r w:rsidR="00FB1639">
        <w:rPr>
          <w:rFonts w:hint="eastAsia"/>
        </w:rPr>
        <w:t xml:space="preserve">s </w:t>
      </w:r>
      <w:r w:rsidR="00BB16F4">
        <w:rPr>
          <w:rFonts w:hint="eastAsia"/>
        </w:rPr>
        <w:t xml:space="preserve">related to </w:t>
      </w:r>
      <w:r w:rsidR="00FB1639" w:rsidRPr="00470A19">
        <w:rPr>
          <w:rFonts w:hint="eastAsia"/>
        </w:rPr>
        <w:t>SNPN/PLMN selection</w:t>
      </w:r>
      <w:r w:rsidR="00FB1639">
        <w:rPr>
          <w:rFonts w:hint="eastAsia"/>
        </w:rPr>
        <w:t>.</w:t>
      </w:r>
    </w:p>
    <w:p w:rsidR="003D54B6" w:rsidRDefault="003D54B6" w:rsidP="006D4D59"/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07D8C" w:rsidRDefault="00FB0CB3" w:rsidP="006D4D59">
      <w:r>
        <w:rPr>
          <w:rFonts w:hint="eastAsia"/>
        </w:rPr>
        <w:t>T</w:t>
      </w:r>
      <w:r>
        <w:t xml:space="preserve">he </w:t>
      </w:r>
      <w:r w:rsidR="00BF6FDB">
        <w:rPr>
          <w:rFonts w:hint="eastAsia"/>
        </w:rPr>
        <w:t>work</w:t>
      </w:r>
      <w:r>
        <w:t xml:space="preserve"> item </w:t>
      </w:r>
      <w:r w:rsidR="00475C15">
        <w:rPr>
          <w:rFonts w:hint="eastAsia"/>
        </w:rPr>
        <w:t xml:space="preserve">is proposed to </w:t>
      </w:r>
      <w:r w:rsidR="00BF6FDB">
        <w:rPr>
          <w:rFonts w:hint="eastAsia"/>
        </w:rPr>
        <w:t xml:space="preserve">enhance </w:t>
      </w:r>
      <w:r w:rsidR="00BF6FDB" w:rsidRPr="00470A19">
        <w:rPr>
          <w:rFonts w:hint="eastAsia"/>
        </w:rPr>
        <w:t xml:space="preserve">the current SNPN/PLMN selection procedures to support </w:t>
      </w:r>
      <w:r w:rsidR="00607D8C">
        <w:rPr>
          <w:rFonts w:hint="eastAsia"/>
        </w:rPr>
        <w:t xml:space="preserve">selecting an underlay network in the specific deployment that </w:t>
      </w:r>
      <w:r w:rsidR="00607D8C" w:rsidRPr="00470A19">
        <w:rPr>
          <w:rFonts w:hint="eastAsia"/>
        </w:rPr>
        <w:t>SLA/agreement</w:t>
      </w:r>
      <w:r w:rsidR="00607D8C">
        <w:rPr>
          <w:rFonts w:hint="eastAsia"/>
        </w:rPr>
        <w:t xml:space="preserve"> required</w:t>
      </w:r>
      <w:r w:rsidR="00A935B2">
        <w:rPr>
          <w:rFonts w:hint="eastAsia"/>
        </w:rPr>
        <w:t xml:space="preserve"> (issue#1)</w:t>
      </w:r>
      <w:r w:rsidR="00607D8C" w:rsidRPr="00470A19">
        <w:rPr>
          <w:rFonts w:hint="eastAsia"/>
        </w:rPr>
        <w:t>,</w:t>
      </w:r>
      <w:r w:rsidR="00607D8C">
        <w:rPr>
          <w:rFonts w:hint="eastAsia"/>
        </w:rPr>
        <w:t xml:space="preserve"> </w:t>
      </w:r>
      <w:r w:rsidR="00BC3B3D">
        <w:rPr>
          <w:rFonts w:hint="eastAsia"/>
        </w:rPr>
        <w:t xml:space="preserve">and </w:t>
      </w:r>
      <w:r w:rsidR="007A68F1">
        <w:rPr>
          <w:rFonts w:hint="eastAsia"/>
        </w:rPr>
        <w:t>cover</w:t>
      </w:r>
      <w:r w:rsidR="00BC3B3D">
        <w:rPr>
          <w:rFonts w:hint="eastAsia"/>
        </w:rPr>
        <w:t xml:space="preserve"> </w:t>
      </w:r>
      <w:r w:rsidR="007A68F1">
        <w:rPr>
          <w:rFonts w:hint="eastAsia"/>
        </w:rPr>
        <w:t xml:space="preserve">the requirement/case in </w:t>
      </w:r>
      <w:r w:rsidR="00BC3B3D">
        <w:rPr>
          <w:rFonts w:hint="eastAsia"/>
        </w:rPr>
        <w:t>issues#2#3#4#5</w:t>
      </w:r>
      <w:r w:rsidR="007A68F1">
        <w:rPr>
          <w:rFonts w:hint="eastAsia"/>
        </w:rPr>
        <w:t>.</w:t>
      </w:r>
    </w:p>
    <w:p w:rsidR="003C104E" w:rsidRPr="0070756D" w:rsidRDefault="003C104E" w:rsidP="003C104E">
      <w:pPr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>The following areas of work are expected to be covered (non-exhaustive):</w:t>
      </w:r>
    </w:p>
    <w:p w:rsidR="003C104E" w:rsidRPr="00BF0FDE" w:rsidRDefault="003C104E" w:rsidP="003C104E">
      <w:pPr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:rsidR="007A68F1" w:rsidRDefault="00ED09CF" w:rsidP="003C104E">
      <w:pPr>
        <w:pStyle w:val="B1"/>
        <w:numPr>
          <w:ilvl w:val="0"/>
          <w:numId w:val="16"/>
        </w:numPr>
        <w:rPr>
          <w:rFonts w:eastAsia="等线"/>
        </w:rPr>
      </w:pPr>
      <w:r>
        <w:rPr>
          <w:rFonts w:eastAsia="等线" w:hint="eastAsia"/>
        </w:rPr>
        <w:t>Enhancement of PLMN selection</w:t>
      </w:r>
      <w:r w:rsidR="007A68F1">
        <w:rPr>
          <w:rFonts w:eastAsia="等线" w:hint="eastAsia"/>
        </w:rPr>
        <w:t>:</w:t>
      </w:r>
    </w:p>
    <w:p w:rsidR="003C104E" w:rsidRPr="007A68F1" w:rsidRDefault="007A68F1" w:rsidP="007A68F1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eastAsia="等线" w:hint="eastAsia"/>
        </w:rPr>
        <w:t xml:space="preserve">To support </w:t>
      </w:r>
      <w:r>
        <w:rPr>
          <w:rFonts w:hint="eastAsia"/>
        </w:rPr>
        <w:t xml:space="preserve">selecting a PLMN as an underlay network in the specific deployment that </w:t>
      </w:r>
      <w:r w:rsidRPr="00470A19">
        <w:rPr>
          <w:rFonts w:hint="eastAsia"/>
        </w:rPr>
        <w:t>SLA/agreement</w:t>
      </w:r>
      <w:r>
        <w:rPr>
          <w:rFonts w:hint="eastAsia"/>
        </w:rPr>
        <w:t xml:space="preserve"> required.</w:t>
      </w:r>
    </w:p>
    <w:p w:rsidR="007A68F1" w:rsidRPr="007A68F1" w:rsidRDefault="007A68F1" w:rsidP="007A68F1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eastAsia="等线" w:hint="eastAsia"/>
        </w:rPr>
        <w:t xml:space="preserve">To </w:t>
      </w:r>
      <w:r>
        <w:rPr>
          <w:rFonts w:hint="eastAsia"/>
        </w:rPr>
        <w:t>consider specific RATs in selecting a PLMN as an underlay network.</w:t>
      </w:r>
    </w:p>
    <w:p w:rsidR="007A68F1" w:rsidRPr="00E87376" w:rsidRDefault="007A68F1" w:rsidP="007A68F1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hint="eastAsia"/>
        </w:rPr>
        <w:t xml:space="preserve">To consider </w:t>
      </w:r>
      <w:r w:rsidR="00C22218">
        <w:rPr>
          <w:rFonts w:hint="eastAsia"/>
        </w:rPr>
        <w:t>the case an SNPN UE has multiple SNPN subscriptions</w:t>
      </w:r>
      <w:r w:rsidR="00C22218" w:rsidRPr="00BE6FCA">
        <w:rPr>
          <w:rFonts w:hint="eastAsia"/>
        </w:rPr>
        <w:t>.</w:t>
      </w:r>
    </w:p>
    <w:p w:rsidR="00E87376" w:rsidRPr="00BE6FCA" w:rsidRDefault="00E87376" w:rsidP="007A68F1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hint="eastAsia"/>
        </w:rPr>
        <w:t xml:space="preserve">To consider the </w:t>
      </w:r>
      <w:r>
        <w:t>extension</w:t>
      </w:r>
      <w:r>
        <w:rPr>
          <w:rFonts w:hint="eastAsia"/>
        </w:rPr>
        <w:t xml:space="preserve"> of SNPN access mode.</w:t>
      </w:r>
    </w:p>
    <w:p w:rsidR="00B558A8" w:rsidRDefault="00B558A8" w:rsidP="00B558A8">
      <w:pPr>
        <w:pStyle w:val="B1"/>
        <w:numPr>
          <w:ilvl w:val="0"/>
          <w:numId w:val="16"/>
        </w:numPr>
        <w:rPr>
          <w:rFonts w:eastAsia="等线"/>
        </w:rPr>
      </w:pPr>
      <w:r>
        <w:rPr>
          <w:rFonts w:eastAsia="等线" w:hint="eastAsia"/>
        </w:rPr>
        <w:t>Enhancement of SNPN selection:</w:t>
      </w:r>
    </w:p>
    <w:p w:rsidR="00B558A8" w:rsidRPr="007A68F1" w:rsidRDefault="00B558A8" w:rsidP="00B558A8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eastAsia="等线" w:hint="eastAsia"/>
        </w:rPr>
        <w:t xml:space="preserve">To support </w:t>
      </w:r>
      <w:r>
        <w:rPr>
          <w:rFonts w:hint="eastAsia"/>
        </w:rPr>
        <w:t xml:space="preserve">selecting a </w:t>
      </w:r>
      <w:r w:rsidR="001012C9">
        <w:rPr>
          <w:rFonts w:hint="eastAsia"/>
        </w:rPr>
        <w:t xml:space="preserve">SNPN </w:t>
      </w:r>
      <w:r>
        <w:rPr>
          <w:rFonts w:hint="eastAsia"/>
        </w:rPr>
        <w:t xml:space="preserve">as an underlay network in the specific deployment that </w:t>
      </w:r>
      <w:r w:rsidRPr="00470A19">
        <w:rPr>
          <w:rFonts w:hint="eastAsia"/>
        </w:rPr>
        <w:t>SLA/agreement</w:t>
      </w:r>
      <w:r>
        <w:rPr>
          <w:rFonts w:hint="eastAsia"/>
        </w:rPr>
        <w:t xml:space="preserve"> required.</w:t>
      </w:r>
    </w:p>
    <w:p w:rsidR="00B558A8" w:rsidRPr="00E87376" w:rsidRDefault="00B558A8" w:rsidP="00B558A8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hint="eastAsia"/>
        </w:rPr>
        <w:t>To consider the case an SNPN UE has multiple SNPN subscriptions</w:t>
      </w:r>
      <w:r w:rsidRPr="00BE6FCA">
        <w:rPr>
          <w:rFonts w:hint="eastAsia"/>
        </w:rPr>
        <w:t>.</w:t>
      </w:r>
    </w:p>
    <w:p w:rsidR="00B558A8" w:rsidRPr="00812AE7" w:rsidRDefault="00B558A8" w:rsidP="00B558A8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hint="eastAsia"/>
        </w:rPr>
        <w:t xml:space="preserve">To consider the </w:t>
      </w:r>
      <w:r>
        <w:t>extension</w:t>
      </w:r>
      <w:r>
        <w:rPr>
          <w:rFonts w:hint="eastAsia"/>
        </w:rPr>
        <w:t xml:space="preserve"> of SNPN access mode.</w:t>
      </w:r>
    </w:p>
    <w:p w:rsidR="00812AE7" w:rsidRPr="00BE6FCA" w:rsidRDefault="00812AE7" w:rsidP="00B558A8">
      <w:pPr>
        <w:pStyle w:val="B1"/>
        <w:numPr>
          <w:ilvl w:val="1"/>
          <w:numId w:val="16"/>
        </w:numPr>
        <w:rPr>
          <w:rFonts w:eastAsia="等线"/>
        </w:rPr>
      </w:pPr>
      <w:r>
        <w:rPr>
          <w:rFonts w:hint="eastAsia"/>
        </w:rPr>
        <w:t>To consider the scenario accessing an SNPN via an SNPN.</w:t>
      </w:r>
    </w:p>
    <w:p w:rsidR="00B558A8" w:rsidRPr="00B558A8" w:rsidRDefault="00B558A8" w:rsidP="006D4D59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D4D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D4D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D4D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D4D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D4D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D4D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D4D5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6D4D59">
            <w:pPr>
              <w:pStyle w:val="Guidance"/>
            </w:pPr>
          </w:p>
        </w:tc>
        <w:tc>
          <w:tcPr>
            <w:tcW w:w="1134" w:type="dxa"/>
          </w:tcPr>
          <w:p w:rsidR="00BB5EBF" w:rsidRPr="00116474" w:rsidRDefault="00BB5EBF" w:rsidP="006D4D59">
            <w:pPr>
              <w:pStyle w:val="Guidance"/>
            </w:pPr>
          </w:p>
        </w:tc>
        <w:tc>
          <w:tcPr>
            <w:tcW w:w="2409" w:type="dxa"/>
          </w:tcPr>
          <w:p w:rsidR="00FF3F0C" w:rsidRPr="00116474" w:rsidRDefault="00FF3F0C" w:rsidP="006D4D59">
            <w:pPr>
              <w:pStyle w:val="Guidance"/>
            </w:pPr>
          </w:p>
        </w:tc>
        <w:tc>
          <w:tcPr>
            <w:tcW w:w="993" w:type="dxa"/>
          </w:tcPr>
          <w:p w:rsidR="001A5124" w:rsidRDefault="001A5124" w:rsidP="006D4D59">
            <w:pPr>
              <w:pStyle w:val="Guidance"/>
            </w:pPr>
          </w:p>
        </w:tc>
        <w:tc>
          <w:tcPr>
            <w:tcW w:w="1074" w:type="dxa"/>
          </w:tcPr>
          <w:p w:rsidR="001A5124" w:rsidRDefault="001A5124" w:rsidP="006D4D59">
            <w:pPr>
              <w:pStyle w:val="Guidance"/>
            </w:pPr>
          </w:p>
        </w:tc>
        <w:tc>
          <w:tcPr>
            <w:tcW w:w="2186" w:type="dxa"/>
          </w:tcPr>
          <w:p w:rsidR="00D9495E" w:rsidRPr="00116474" w:rsidRDefault="00D9495E" w:rsidP="006D4D59">
            <w:pPr>
              <w:pStyle w:val="Guidance"/>
            </w:pPr>
          </w:p>
        </w:tc>
      </w:tr>
    </w:tbl>
    <w:p w:rsidR="00102222" w:rsidRDefault="00102222" w:rsidP="006D4D59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D4D5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D4D5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D4D5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D4D5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D4D59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9318F6" w:rsidP="006D4D59">
            <w:pPr>
              <w:pStyle w:val="TAL"/>
            </w:pPr>
            <w:r>
              <w:rPr>
                <w:rFonts w:hint="eastAsia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F6" w:rsidRPr="009318F6" w:rsidRDefault="009318F6" w:rsidP="009318F6">
            <w:pPr>
              <w:pStyle w:val="TAL"/>
            </w:pPr>
            <w:r>
              <w:rPr>
                <w:rFonts w:hint="eastAsia"/>
              </w:rPr>
              <w:t xml:space="preserve">Enhance </w:t>
            </w:r>
            <w:r w:rsidRPr="00470A19">
              <w:rPr>
                <w:rFonts w:hint="eastAsia"/>
              </w:rPr>
              <w:t xml:space="preserve">the current SNPN/PLMN selection procedures to support </w:t>
            </w:r>
            <w:r>
              <w:rPr>
                <w:rFonts w:hint="eastAsia"/>
              </w:rPr>
              <w:t xml:space="preserve">selecting an underlay network in the specific deployment that </w:t>
            </w:r>
            <w:r w:rsidRPr="00470A19">
              <w:rPr>
                <w:rFonts w:hint="eastAsia"/>
              </w:rPr>
              <w:t>SLA/agreement</w:t>
            </w:r>
            <w:r>
              <w:rPr>
                <w:rFonts w:hint="eastAsia"/>
              </w:rPr>
              <w:t xml:space="preserve"> required</w:t>
            </w:r>
            <w:r w:rsidRPr="00470A19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="00F82869">
              <w:rPr>
                <w:rFonts w:hint="eastAsia"/>
              </w:rPr>
              <w:t xml:space="preserve">and </w:t>
            </w:r>
            <w:r>
              <w:rPr>
                <w:rFonts w:hint="eastAsia"/>
              </w:rPr>
              <w:t xml:space="preserve">consider specific RATs, multiple SNPN subscriptions, the </w:t>
            </w:r>
            <w:r>
              <w:t>extension</w:t>
            </w:r>
            <w:r>
              <w:rPr>
                <w:rFonts w:hint="eastAsia"/>
              </w:rPr>
              <w:t xml:space="preserve"> of SNPN access mode,</w:t>
            </w:r>
            <w:r w:rsidR="00F82869">
              <w:rPr>
                <w:rFonts w:hint="eastAsia"/>
              </w:rPr>
              <w:t xml:space="preserve"> the case</w:t>
            </w:r>
            <w:r>
              <w:rPr>
                <w:rFonts w:hint="eastAsia"/>
              </w:rPr>
              <w:t xml:space="preserve"> accessing an SNPN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170CEF" w:rsidP="00170CEF">
            <w:pPr>
              <w:pStyle w:val="TAL"/>
            </w:pPr>
            <w:r w:rsidRPr="00F366F8">
              <w:t>TSG CT #10</w:t>
            </w:r>
            <w:r>
              <w:rPr>
                <w:rFonts w:hint="eastAsia"/>
              </w:rPr>
              <w:t>2</w:t>
            </w:r>
            <w:r w:rsidRPr="00F366F8">
              <w:t xml:space="preserve"> (</w:t>
            </w:r>
            <w:r>
              <w:rPr>
                <w:rFonts w:hint="eastAsia"/>
              </w:rPr>
              <w:t>December</w:t>
            </w:r>
            <w:r w:rsidRPr="00F366F8">
              <w:rPr>
                <w:rFonts w:hint="eastAsia"/>
              </w:rPr>
              <w:t xml:space="preserve"> </w:t>
            </w:r>
            <w:r w:rsidRPr="00F366F8">
              <w:t>202</w:t>
            </w:r>
            <w:r>
              <w:rPr>
                <w:rFonts w:hint="eastAsia"/>
              </w:rPr>
              <w:t>3</w:t>
            </w:r>
            <w:r w:rsidRPr="00F366F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D4D59">
            <w:pPr>
              <w:pStyle w:val="TAL"/>
            </w:pPr>
          </w:p>
        </w:tc>
      </w:tr>
    </w:tbl>
    <w:p w:rsidR="00C4305E" w:rsidRDefault="00C4305E" w:rsidP="006D4D59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8057A1">
      <w:r w:rsidRPr="00116474">
        <w:t>Chen Xu,</w:t>
      </w:r>
      <w:r>
        <w:rPr>
          <w:rFonts w:hint="eastAsia"/>
        </w:rPr>
        <w:t xml:space="preserve"> </w:t>
      </w:r>
      <w:r w:rsidRPr="00116474">
        <w:rPr>
          <w:rFonts w:hint="eastAsia"/>
        </w:rPr>
        <w:t>C</w:t>
      </w:r>
      <w:r w:rsidRPr="00116474">
        <w:t>hina Mobile,</w:t>
      </w:r>
      <w:r>
        <w:rPr>
          <w:rFonts w:hint="eastAsia"/>
        </w:rPr>
        <w:t xml:space="preserve"> </w:t>
      </w:r>
      <w:r w:rsidRPr="00116474">
        <w:rPr>
          <w:rFonts w:hint="eastAsia"/>
        </w:rPr>
        <w:t>c</w:t>
      </w:r>
      <w:r w:rsidRPr="00116474">
        <w:t>henxu@chinamobile.com</w:t>
      </w:r>
    </w:p>
    <w:p w:rsidR="006C2E80" w:rsidRPr="006C2E80" w:rsidRDefault="006C2E80" w:rsidP="006D4D59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D34AF5" w:rsidP="006D4D59">
      <w:r>
        <w:rPr>
          <w:rFonts w:hint="eastAsia"/>
        </w:rPr>
        <w:t>C</w:t>
      </w:r>
      <w:r>
        <w:t>T</w:t>
      </w:r>
      <w:r w:rsidR="00AB6A80"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6D4D59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6D4D59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6D4D59">
            <w:pPr>
              <w:pStyle w:val="TAL"/>
            </w:pPr>
            <w: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6D4D59">
            <w:pPr>
              <w:pStyle w:val="TAL"/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53760" w:rsidP="006D4D59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6D4D59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6D4D59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6D4D59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6D4D59">
            <w:pPr>
              <w:pStyle w:val="TAL"/>
            </w:pPr>
          </w:p>
        </w:tc>
      </w:tr>
    </w:tbl>
    <w:p w:rsidR="00F41A27" w:rsidRPr="00641ED8" w:rsidRDefault="00F41A27" w:rsidP="006D4D59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35" w:rsidRDefault="00853335" w:rsidP="006D4D59">
      <w:r>
        <w:separator/>
      </w:r>
    </w:p>
  </w:endnote>
  <w:endnote w:type="continuationSeparator" w:id="0">
    <w:p w:rsidR="00853335" w:rsidRDefault="00853335" w:rsidP="006D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35" w:rsidRDefault="00853335" w:rsidP="006D4D59">
      <w:r>
        <w:separator/>
      </w:r>
    </w:p>
  </w:footnote>
  <w:footnote w:type="continuationSeparator" w:id="0">
    <w:p w:rsidR="00853335" w:rsidRDefault="00853335" w:rsidP="006D4D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432676"/>
    <w:multiLevelType w:val="hybridMultilevel"/>
    <w:tmpl w:val="03AAE2CC"/>
    <w:lvl w:ilvl="0" w:tplc="D8B2C78C">
      <w:start w:val="1"/>
      <w:numFmt w:val="bullet"/>
      <w:lvlText w:val="－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C53BB2"/>
    <w:multiLevelType w:val="hybridMultilevel"/>
    <w:tmpl w:val="00F4EB66"/>
    <w:lvl w:ilvl="0" w:tplc="49269A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ECC5F67"/>
    <w:multiLevelType w:val="hybridMultilevel"/>
    <w:tmpl w:val="9FECAD02"/>
    <w:lvl w:ilvl="0" w:tplc="04090019">
      <w:start w:val="1"/>
      <w:numFmt w:val="lowerLetter"/>
      <w:lvlText w:val="%1)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F2B3E34"/>
    <w:multiLevelType w:val="hybridMultilevel"/>
    <w:tmpl w:val="211EE490"/>
    <w:lvl w:ilvl="0" w:tplc="BC92A1F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4F5779"/>
    <w:multiLevelType w:val="hybridMultilevel"/>
    <w:tmpl w:val="E7FC6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69281D6">
      <w:numFmt w:val="bullet"/>
      <w:lvlText w:val=""/>
      <w:lvlJc w:val="left"/>
      <w:pPr>
        <w:ind w:left="7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6"/>
  </w:num>
  <w:num w:numId="6">
    <w:abstractNumId w:val="1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4"/>
  </w:num>
  <w:num w:numId="13">
    <w:abstractNumId w:val="12"/>
  </w:num>
  <w:num w:numId="14">
    <w:abstractNumId w:val="5"/>
  </w:num>
  <w:num w:numId="15">
    <w:abstractNumId w:val="4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FC7"/>
    <w:rsid w:val="00003B9A"/>
    <w:rsid w:val="0000422C"/>
    <w:rsid w:val="000047C0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3C6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5397"/>
    <w:rsid w:val="00066954"/>
    <w:rsid w:val="00067741"/>
    <w:rsid w:val="00072264"/>
    <w:rsid w:val="00072A56"/>
    <w:rsid w:val="000748A5"/>
    <w:rsid w:val="0007498D"/>
    <w:rsid w:val="00082895"/>
    <w:rsid w:val="00082CCB"/>
    <w:rsid w:val="000943F0"/>
    <w:rsid w:val="00096B73"/>
    <w:rsid w:val="00097F93"/>
    <w:rsid w:val="000A1D50"/>
    <w:rsid w:val="000A3125"/>
    <w:rsid w:val="000A51DF"/>
    <w:rsid w:val="000A55C6"/>
    <w:rsid w:val="000B0519"/>
    <w:rsid w:val="000B150C"/>
    <w:rsid w:val="000B1ABD"/>
    <w:rsid w:val="000B2839"/>
    <w:rsid w:val="000B61FD"/>
    <w:rsid w:val="000C0BF7"/>
    <w:rsid w:val="000C173A"/>
    <w:rsid w:val="000C4629"/>
    <w:rsid w:val="000C5FE3"/>
    <w:rsid w:val="000D122A"/>
    <w:rsid w:val="000D6614"/>
    <w:rsid w:val="000D6DD8"/>
    <w:rsid w:val="000E2561"/>
    <w:rsid w:val="000E4FAB"/>
    <w:rsid w:val="000E55AD"/>
    <w:rsid w:val="000E5AE7"/>
    <w:rsid w:val="000E630D"/>
    <w:rsid w:val="000E733B"/>
    <w:rsid w:val="000E740C"/>
    <w:rsid w:val="000F2636"/>
    <w:rsid w:val="000F3417"/>
    <w:rsid w:val="001001BD"/>
    <w:rsid w:val="001012C9"/>
    <w:rsid w:val="00102222"/>
    <w:rsid w:val="00113C64"/>
    <w:rsid w:val="00116474"/>
    <w:rsid w:val="00120541"/>
    <w:rsid w:val="001211F3"/>
    <w:rsid w:val="0012519D"/>
    <w:rsid w:val="00127B5D"/>
    <w:rsid w:val="00133B51"/>
    <w:rsid w:val="0013471A"/>
    <w:rsid w:val="00141E89"/>
    <w:rsid w:val="001539C1"/>
    <w:rsid w:val="00153EBA"/>
    <w:rsid w:val="001570B1"/>
    <w:rsid w:val="00163EE9"/>
    <w:rsid w:val="00170CEF"/>
    <w:rsid w:val="00171925"/>
    <w:rsid w:val="00173998"/>
    <w:rsid w:val="00173FA9"/>
    <w:rsid w:val="00174617"/>
    <w:rsid w:val="001759A7"/>
    <w:rsid w:val="00175F8A"/>
    <w:rsid w:val="00177D80"/>
    <w:rsid w:val="001821A6"/>
    <w:rsid w:val="0018392B"/>
    <w:rsid w:val="00183B7E"/>
    <w:rsid w:val="00192445"/>
    <w:rsid w:val="001A33BA"/>
    <w:rsid w:val="001A4192"/>
    <w:rsid w:val="001A47EC"/>
    <w:rsid w:val="001A4EDD"/>
    <w:rsid w:val="001A5124"/>
    <w:rsid w:val="001A7910"/>
    <w:rsid w:val="001B41DC"/>
    <w:rsid w:val="001C1D68"/>
    <w:rsid w:val="001C57ED"/>
    <w:rsid w:val="001C5C86"/>
    <w:rsid w:val="001C706D"/>
    <w:rsid w:val="001C718D"/>
    <w:rsid w:val="001D6A89"/>
    <w:rsid w:val="001E14C4"/>
    <w:rsid w:val="001E5960"/>
    <w:rsid w:val="001F16CB"/>
    <w:rsid w:val="001F6961"/>
    <w:rsid w:val="001F719C"/>
    <w:rsid w:val="001F7D5F"/>
    <w:rsid w:val="001F7EB4"/>
    <w:rsid w:val="002000C2"/>
    <w:rsid w:val="00205F25"/>
    <w:rsid w:val="00216C77"/>
    <w:rsid w:val="00220D21"/>
    <w:rsid w:val="00221B1E"/>
    <w:rsid w:val="0022644A"/>
    <w:rsid w:val="00226B9D"/>
    <w:rsid w:val="00234F6D"/>
    <w:rsid w:val="00240DCD"/>
    <w:rsid w:val="002438F0"/>
    <w:rsid w:val="0024786B"/>
    <w:rsid w:val="00251A9B"/>
    <w:rsid w:val="00251D80"/>
    <w:rsid w:val="00253D3B"/>
    <w:rsid w:val="00254AA8"/>
    <w:rsid w:val="00254FB5"/>
    <w:rsid w:val="0025669E"/>
    <w:rsid w:val="00262139"/>
    <w:rsid w:val="002640E5"/>
    <w:rsid w:val="0026436F"/>
    <w:rsid w:val="0026606E"/>
    <w:rsid w:val="0027162E"/>
    <w:rsid w:val="00271816"/>
    <w:rsid w:val="00276403"/>
    <w:rsid w:val="002801A5"/>
    <w:rsid w:val="00283472"/>
    <w:rsid w:val="002854E6"/>
    <w:rsid w:val="002909F8"/>
    <w:rsid w:val="00291E9B"/>
    <w:rsid w:val="002944FD"/>
    <w:rsid w:val="002B5C34"/>
    <w:rsid w:val="002C1C50"/>
    <w:rsid w:val="002C77A2"/>
    <w:rsid w:val="002D44EF"/>
    <w:rsid w:val="002D47FD"/>
    <w:rsid w:val="002E1476"/>
    <w:rsid w:val="002E3F30"/>
    <w:rsid w:val="002E6A7D"/>
    <w:rsid w:val="002E7A9E"/>
    <w:rsid w:val="002F3C41"/>
    <w:rsid w:val="002F6C5C"/>
    <w:rsid w:val="002F6D27"/>
    <w:rsid w:val="0030045C"/>
    <w:rsid w:val="003045F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26C8A"/>
    <w:rsid w:val="0033027D"/>
    <w:rsid w:val="00335107"/>
    <w:rsid w:val="00335FB2"/>
    <w:rsid w:val="00340D44"/>
    <w:rsid w:val="00344158"/>
    <w:rsid w:val="00347AB8"/>
    <w:rsid w:val="00347B74"/>
    <w:rsid w:val="00353EA2"/>
    <w:rsid w:val="00355CB6"/>
    <w:rsid w:val="0035788A"/>
    <w:rsid w:val="003605E4"/>
    <w:rsid w:val="00366257"/>
    <w:rsid w:val="003669F7"/>
    <w:rsid w:val="00373D6F"/>
    <w:rsid w:val="00374FB6"/>
    <w:rsid w:val="0037553F"/>
    <w:rsid w:val="003777A2"/>
    <w:rsid w:val="003810F7"/>
    <w:rsid w:val="0038516D"/>
    <w:rsid w:val="003869D7"/>
    <w:rsid w:val="00386B6C"/>
    <w:rsid w:val="003A08AA"/>
    <w:rsid w:val="003A1EB0"/>
    <w:rsid w:val="003B3152"/>
    <w:rsid w:val="003B552A"/>
    <w:rsid w:val="003B63D7"/>
    <w:rsid w:val="003C0F14"/>
    <w:rsid w:val="003C104E"/>
    <w:rsid w:val="003C2DA6"/>
    <w:rsid w:val="003C6DA6"/>
    <w:rsid w:val="003C7573"/>
    <w:rsid w:val="003C7743"/>
    <w:rsid w:val="003D15B4"/>
    <w:rsid w:val="003D2781"/>
    <w:rsid w:val="003D54B6"/>
    <w:rsid w:val="003D62A9"/>
    <w:rsid w:val="003D65AB"/>
    <w:rsid w:val="003D7E29"/>
    <w:rsid w:val="003E6CDB"/>
    <w:rsid w:val="003F04C7"/>
    <w:rsid w:val="003F268E"/>
    <w:rsid w:val="003F30C2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0C67"/>
    <w:rsid w:val="00424495"/>
    <w:rsid w:val="00425164"/>
    <w:rsid w:val="004260A5"/>
    <w:rsid w:val="00432283"/>
    <w:rsid w:val="0043256D"/>
    <w:rsid w:val="00432615"/>
    <w:rsid w:val="004335EA"/>
    <w:rsid w:val="00434A7B"/>
    <w:rsid w:val="0043745F"/>
    <w:rsid w:val="00437F58"/>
    <w:rsid w:val="0044029F"/>
    <w:rsid w:val="0044034E"/>
    <w:rsid w:val="00440BC9"/>
    <w:rsid w:val="00451CE3"/>
    <w:rsid w:val="004530D2"/>
    <w:rsid w:val="00454609"/>
    <w:rsid w:val="00455DE4"/>
    <w:rsid w:val="004645D1"/>
    <w:rsid w:val="0046538A"/>
    <w:rsid w:val="004662D0"/>
    <w:rsid w:val="00470A19"/>
    <w:rsid w:val="00471633"/>
    <w:rsid w:val="00471F49"/>
    <w:rsid w:val="00475C15"/>
    <w:rsid w:val="0047668E"/>
    <w:rsid w:val="0048267C"/>
    <w:rsid w:val="00483556"/>
    <w:rsid w:val="004870CB"/>
    <w:rsid w:val="004876B9"/>
    <w:rsid w:val="00493A79"/>
    <w:rsid w:val="00495840"/>
    <w:rsid w:val="004A40BE"/>
    <w:rsid w:val="004A65D9"/>
    <w:rsid w:val="004A6A60"/>
    <w:rsid w:val="004A75D5"/>
    <w:rsid w:val="004C634D"/>
    <w:rsid w:val="004D0584"/>
    <w:rsid w:val="004D24B9"/>
    <w:rsid w:val="004D2BDD"/>
    <w:rsid w:val="004D370C"/>
    <w:rsid w:val="004D3A71"/>
    <w:rsid w:val="004D3BC3"/>
    <w:rsid w:val="004D6CB2"/>
    <w:rsid w:val="004E01E1"/>
    <w:rsid w:val="004E2CE2"/>
    <w:rsid w:val="004E313F"/>
    <w:rsid w:val="004E5172"/>
    <w:rsid w:val="004E69E5"/>
    <w:rsid w:val="004E6F8A"/>
    <w:rsid w:val="00502CD2"/>
    <w:rsid w:val="00504654"/>
    <w:rsid w:val="00504695"/>
    <w:rsid w:val="00504E33"/>
    <w:rsid w:val="00505A10"/>
    <w:rsid w:val="00505FED"/>
    <w:rsid w:val="00511FE0"/>
    <w:rsid w:val="00523FDB"/>
    <w:rsid w:val="00524483"/>
    <w:rsid w:val="00525B30"/>
    <w:rsid w:val="005267E3"/>
    <w:rsid w:val="00530399"/>
    <w:rsid w:val="005318B5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8655D"/>
    <w:rsid w:val="00586951"/>
    <w:rsid w:val="00590087"/>
    <w:rsid w:val="00595E5A"/>
    <w:rsid w:val="00597C60"/>
    <w:rsid w:val="005A032D"/>
    <w:rsid w:val="005A3D4D"/>
    <w:rsid w:val="005A4875"/>
    <w:rsid w:val="005A7577"/>
    <w:rsid w:val="005B73EC"/>
    <w:rsid w:val="005C29F7"/>
    <w:rsid w:val="005C348D"/>
    <w:rsid w:val="005C3BE0"/>
    <w:rsid w:val="005C4F58"/>
    <w:rsid w:val="005C545E"/>
    <w:rsid w:val="005C5E8D"/>
    <w:rsid w:val="005C78F2"/>
    <w:rsid w:val="005C79A8"/>
    <w:rsid w:val="005D057C"/>
    <w:rsid w:val="005D0C7E"/>
    <w:rsid w:val="005D3FEC"/>
    <w:rsid w:val="005D44BE"/>
    <w:rsid w:val="005D64FD"/>
    <w:rsid w:val="005D6559"/>
    <w:rsid w:val="005D6CB9"/>
    <w:rsid w:val="005D768C"/>
    <w:rsid w:val="005E088B"/>
    <w:rsid w:val="005E1723"/>
    <w:rsid w:val="005E4BAB"/>
    <w:rsid w:val="005E7E7F"/>
    <w:rsid w:val="00603EF7"/>
    <w:rsid w:val="00604467"/>
    <w:rsid w:val="00607D8C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B6D"/>
    <w:rsid w:val="00641ED8"/>
    <w:rsid w:val="00645180"/>
    <w:rsid w:val="00646825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90F"/>
    <w:rsid w:val="006A0EF8"/>
    <w:rsid w:val="006A45BA"/>
    <w:rsid w:val="006A68B0"/>
    <w:rsid w:val="006B08C0"/>
    <w:rsid w:val="006B1A0A"/>
    <w:rsid w:val="006B38EB"/>
    <w:rsid w:val="006B4280"/>
    <w:rsid w:val="006B4B1C"/>
    <w:rsid w:val="006C2E80"/>
    <w:rsid w:val="006C320F"/>
    <w:rsid w:val="006C4991"/>
    <w:rsid w:val="006C71E6"/>
    <w:rsid w:val="006C7316"/>
    <w:rsid w:val="006D035E"/>
    <w:rsid w:val="006D114A"/>
    <w:rsid w:val="006D12EE"/>
    <w:rsid w:val="006D35E0"/>
    <w:rsid w:val="006D4D59"/>
    <w:rsid w:val="006E0917"/>
    <w:rsid w:val="006E0F19"/>
    <w:rsid w:val="006E176E"/>
    <w:rsid w:val="006E1FDA"/>
    <w:rsid w:val="006E2E52"/>
    <w:rsid w:val="006E3244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43C1"/>
    <w:rsid w:val="00726F1D"/>
    <w:rsid w:val="007406AD"/>
    <w:rsid w:val="007448BC"/>
    <w:rsid w:val="00746F46"/>
    <w:rsid w:val="0075252A"/>
    <w:rsid w:val="00756D0F"/>
    <w:rsid w:val="00764B84"/>
    <w:rsid w:val="00765028"/>
    <w:rsid w:val="007722E6"/>
    <w:rsid w:val="00772851"/>
    <w:rsid w:val="00775A83"/>
    <w:rsid w:val="0078034D"/>
    <w:rsid w:val="00780C5E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A68F1"/>
    <w:rsid w:val="007B0F49"/>
    <w:rsid w:val="007B16FC"/>
    <w:rsid w:val="007B4AE1"/>
    <w:rsid w:val="007C7E14"/>
    <w:rsid w:val="007D03D2"/>
    <w:rsid w:val="007D124A"/>
    <w:rsid w:val="007D193D"/>
    <w:rsid w:val="007D1AB2"/>
    <w:rsid w:val="007D25A8"/>
    <w:rsid w:val="007D2968"/>
    <w:rsid w:val="007D36CF"/>
    <w:rsid w:val="007D4EB0"/>
    <w:rsid w:val="007E330B"/>
    <w:rsid w:val="007E4AD3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7A1"/>
    <w:rsid w:val="00805C9D"/>
    <w:rsid w:val="00807FAF"/>
    <w:rsid w:val="00812AE7"/>
    <w:rsid w:val="00813C1F"/>
    <w:rsid w:val="008146A2"/>
    <w:rsid w:val="0081719F"/>
    <w:rsid w:val="00817B76"/>
    <w:rsid w:val="00820514"/>
    <w:rsid w:val="00820FC0"/>
    <w:rsid w:val="00821864"/>
    <w:rsid w:val="00832006"/>
    <w:rsid w:val="0083459B"/>
    <w:rsid w:val="00834A60"/>
    <w:rsid w:val="00835D48"/>
    <w:rsid w:val="00837BCD"/>
    <w:rsid w:val="008430AD"/>
    <w:rsid w:val="00850175"/>
    <w:rsid w:val="00850931"/>
    <w:rsid w:val="00851591"/>
    <w:rsid w:val="00853335"/>
    <w:rsid w:val="00853760"/>
    <w:rsid w:val="0085530D"/>
    <w:rsid w:val="008603A5"/>
    <w:rsid w:val="00863E89"/>
    <w:rsid w:val="00871F9C"/>
    <w:rsid w:val="00872B3B"/>
    <w:rsid w:val="0087370E"/>
    <w:rsid w:val="00875CE5"/>
    <w:rsid w:val="0088222A"/>
    <w:rsid w:val="008835FC"/>
    <w:rsid w:val="00885711"/>
    <w:rsid w:val="008901F6"/>
    <w:rsid w:val="00895438"/>
    <w:rsid w:val="00896C03"/>
    <w:rsid w:val="008A495D"/>
    <w:rsid w:val="008A4B63"/>
    <w:rsid w:val="008A6F13"/>
    <w:rsid w:val="008A76FD"/>
    <w:rsid w:val="008B114B"/>
    <w:rsid w:val="008B23D9"/>
    <w:rsid w:val="008B2D09"/>
    <w:rsid w:val="008B3F76"/>
    <w:rsid w:val="008B519F"/>
    <w:rsid w:val="008C0E78"/>
    <w:rsid w:val="008C537F"/>
    <w:rsid w:val="008D1EF1"/>
    <w:rsid w:val="008D3A8B"/>
    <w:rsid w:val="008D658B"/>
    <w:rsid w:val="008D6E87"/>
    <w:rsid w:val="008D7272"/>
    <w:rsid w:val="008D7974"/>
    <w:rsid w:val="008E506B"/>
    <w:rsid w:val="008E5275"/>
    <w:rsid w:val="008F00D8"/>
    <w:rsid w:val="008F5471"/>
    <w:rsid w:val="00901101"/>
    <w:rsid w:val="0090175C"/>
    <w:rsid w:val="0091288C"/>
    <w:rsid w:val="009128CE"/>
    <w:rsid w:val="00922FCB"/>
    <w:rsid w:val="009318F6"/>
    <w:rsid w:val="009325F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229F"/>
    <w:rsid w:val="00973C15"/>
    <w:rsid w:val="009743B9"/>
    <w:rsid w:val="009765D9"/>
    <w:rsid w:val="0097777D"/>
    <w:rsid w:val="00980118"/>
    <w:rsid w:val="009822EC"/>
    <w:rsid w:val="00982CD6"/>
    <w:rsid w:val="00985B73"/>
    <w:rsid w:val="00986537"/>
    <w:rsid w:val="009870A7"/>
    <w:rsid w:val="00990CD8"/>
    <w:rsid w:val="009913F6"/>
    <w:rsid w:val="00992266"/>
    <w:rsid w:val="00992A8A"/>
    <w:rsid w:val="00994A54"/>
    <w:rsid w:val="0099587C"/>
    <w:rsid w:val="009977F7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3B1"/>
    <w:rsid w:val="009E75E7"/>
    <w:rsid w:val="009F240A"/>
    <w:rsid w:val="009F6AFC"/>
    <w:rsid w:val="009F7959"/>
    <w:rsid w:val="00A01CFF"/>
    <w:rsid w:val="00A10539"/>
    <w:rsid w:val="00A15763"/>
    <w:rsid w:val="00A17559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5DE5"/>
    <w:rsid w:val="00A36378"/>
    <w:rsid w:val="00A36F5D"/>
    <w:rsid w:val="00A40015"/>
    <w:rsid w:val="00A427FA"/>
    <w:rsid w:val="00A47445"/>
    <w:rsid w:val="00A53015"/>
    <w:rsid w:val="00A630FC"/>
    <w:rsid w:val="00A647BB"/>
    <w:rsid w:val="00A65A62"/>
    <w:rsid w:val="00A6656B"/>
    <w:rsid w:val="00A66962"/>
    <w:rsid w:val="00A704E2"/>
    <w:rsid w:val="00A70E1E"/>
    <w:rsid w:val="00A73257"/>
    <w:rsid w:val="00A7644B"/>
    <w:rsid w:val="00A809FB"/>
    <w:rsid w:val="00A80B8C"/>
    <w:rsid w:val="00A82504"/>
    <w:rsid w:val="00A86E44"/>
    <w:rsid w:val="00A9081F"/>
    <w:rsid w:val="00A9188C"/>
    <w:rsid w:val="00A935B2"/>
    <w:rsid w:val="00A967FD"/>
    <w:rsid w:val="00A97002"/>
    <w:rsid w:val="00A97A52"/>
    <w:rsid w:val="00AA0D6A"/>
    <w:rsid w:val="00AA313E"/>
    <w:rsid w:val="00AB5804"/>
    <w:rsid w:val="00AB58BF"/>
    <w:rsid w:val="00AB5BCD"/>
    <w:rsid w:val="00AB6A80"/>
    <w:rsid w:val="00AC66B2"/>
    <w:rsid w:val="00AC6AE6"/>
    <w:rsid w:val="00AD0751"/>
    <w:rsid w:val="00AD55AF"/>
    <w:rsid w:val="00AD73EA"/>
    <w:rsid w:val="00AD77C4"/>
    <w:rsid w:val="00AE089C"/>
    <w:rsid w:val="00AE25BF"/>
    <w:rsid w:val="00AE677E"/>
    <w:rsid w:val="00AF0C13"/>
    <w:rsid w:val="00AF5C56"/>
    <w:rsid w:val="00B03AF5"/>
    <w:rsid w:val="00B03C01"/>
    <w:rsid w:val="00B07059"/>
    <w:rsid w:val="00B078D6"/>
    <w:rsid w:val="00B10D18"/>
    <w:rsid w:val="00B1248D"/>
    <w:rsid w:val="00B14709"/>
    <w:rsid w:val="00B16A24"/>
    <w:rsid w:val="00B20A15"/>
    <w:rsid w:val="00B251E7"/>
    <w:rsid w:val="00B26437"/>
    <w:rsid w:val="00B2743D"/>
    <w:rsid w:val="00B3015C"/>
    <w:rsid w:val="00B344D8"/>
    <w:rsid w:val="00B47810"/>
    <w:rsid w:val="00B52B22"/>
    <w:rsid w:val="00B558A8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16F4"/>
    <w:rsid w:val="00BB5EBF"/>
    <w:rsid w:val="00BB5EF1"/>
    <w:rsid w:val="00BC1260"/>
    <w:rsid w:val="00BC3B3D"/>
    <w:rsid w:val="00BC48B9"/>
    <w:rsid w:val="00BC642A"/>
    <w:rsid w:val="00BC79BB"/>
    <w:rsid w:val="00BD5CE6"/>
    <w:rsid w:val="00BE63AF"/>
    <w:rsid w:val="00BE696A"/>
    <w:rsid w:val="00BE6FCA"/>
    <w:rsid w:val="00BE72D9"/>
    <w:rsid w:val="00BE77C0"/>
    <w:rsid w:val="00BF2709"/>
    <w:rsid w:val="00BF4A94"/>
    <w:rsid w:val="00BF6FDB"/>
    <w:rsid w:val="00BF79A3"/>
    <w:rsid w:val="00BF7C9D"/>
    <w:rsid w:val="00C01E8C"/>
    <w:rsid w:val="00C02BDD"/>
    <w:rsid w:val="00C02DF6"/>
    <w:rsid w:val="00C03E01"/>
    <w:rsid w:val="00C10D63"/>
    <w:rsid w:val="00C11B1E"/>
    <w:rsid w:val="00C1261D"/>
    <w:rsid w:val="00C22218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46C1A"/>
    <w:rsid w:val="00C50F7C"/>
    <w:rsid w:val="00C51704"/>
    <w:rsid w:val="00C522F2"/>
    <w:rsid w:val="00C5243F"/>
    <w:rsid w:val="00C525F2"/>
    <w:rsid w:val="00C5591F"/>
    <w:rsid w:val="00C57C50"/>
    <w:rsid w:val="00C65BAC"/>
    <w:rsid w:val="00C66534"/>
    <w:rsid w:val="00C715CA"/>
    <w:rsid w:val="00C7495D"/>
    <w:rsid w:val="00C7554D"/>
    <w:rsid w:val="00C77CE9"/>
    <w:rsid w:val="00CA0968"/>
    <w:rsid w:val="00CA168E"/>
    <w:rsid w:val="00CA4A2C"/>
    <w:rsid w:val="00CB0647"/>
    <w:rsid w:val="00CB4236"/>
    <w:rsid w:val="00CC313F"/>
    <w:rsid w:val="00CC56C5"/>
    <w:rsid w:val="00CC72A4"/>
    <w:rsid w:val="00CD1E89"/>
    <w:rsid w:val="00CD3153"/>
    <w:rsid w:val="00CE0B5C"/>
    <w:rsid w:val="00CE15A5"/>
    <w:rsid w:val="00CE6660"/>
    <w:rsid w:val="00CF3DE4"/>
    <w:rsid w:val="00CF3EFF"/>
    <w:rsid w:val="00CF6810"/>
    <w:rsid w:val="00CF71FA"/>
    <w:rsid w:val="00D0127A"/>
    <w:rsid w:val="00D06117"/>
    <w:rsid w:val="00D072E3"/>
    <w:rsid w:val="00D2120C"/>
    <w:rsid w:val="00D21FAC"/>
    <w:rsid w:val="00D23566"/>
    <w:rsid w:val="00D31CA3"/>
    <w:rsid w:val="00D31CC8"/>
    <w:rsid w:val="00D32678"/>
    <w:rsid w:val="00D34AF5"/>
    <w:rsid w:val="00D3786A"/>
    <w:rsid w:val="00D412C0"/>
    <w:rsid w:val="00D517DC"/>
    <w:rsid w:val="00D521C1"/>
    <w:rsid w:val="00D62B06"/>
    <w:rsid w:val="00D6303B"/>
    <w:rsid w:val="00D64885"/>
    <w:rsid w:val="00D673B1"/>
    <w:rsid w:val="00D71F40"/>
    <w:rsid w:val="00D72C85"/>
    <w:rsid w:val="00D77416"/>
    <w:rsid w:val="00D80FC6"/>
    <w:rsid w:val="00D86B73"/>
    <w:rsid w:val="00D93611"/>
    <w:rsid w:val="00D94917"/>
    <w:rsid w:val="00D9495E"/>
    <w:rsid w:val="00D9538C"/>
    <w:rsid w:val="00D955E3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E7B45"/>
    <w:rsid w:val="00DF16B6"/>
    <w:rsid w:val="00DF41AC"/>
    <w:rsid w:val="00DF433A"/>
    <w:rsid w:val="00E007C5"/>
    <w:rsid w:val="00E00DBF"/>
    <w:rsid w:val="00E01D1C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238D6"/>
    <w:rsid w:val="00E321A8"/>
    <w:rsid w:val="00E346CD"/>
    <w:rsid w:val="00E34C06"/>
    <w:rsid w:val="00E4183C"/>
    <w:rsid w:val="00E418DE"/>
    <w:rsid w:val="00E4456F"/>
    <w:rsid w:val="00E52C57"/>
    <w:rsid w:val="00E53F64"/>
    <w:rsid w:val="00E57E7D"/>
    <w:rsid w:val="00E61668"/>
    <w:rsid w:val="00E63AA6"/>
    <w:rsid w:val="00E723F7"/>
    <w:rsid w:val="00E82ECB"/>
    <w:rsid w:val="00E84CD8"/>
    <w:rsid w:val="00E87376"/>
    <w:rsid w:val="00E90B85"/>
    <w:rsid w:val="00E91679"/>
    <w:rsid w:val="00E92452"/>
    <w:rsid w:val="00E94CC1"/>
    <w:rsid w:val="00E96431"/>
    <w:rsid w:val="00EA1E63"/>
    <w:rsid w:val="00EB045E"/>
    <w:rsid w:val="00EB50BD"/>
    <w:rsid w:val="00EC3039"/>
    <w:rsid w:val="00EC5235"/>
    <w:rsid w:val="00ED06ED"/>
    <w:rsid w:val="00ED09CF"/>
    <w:rsid w:val="00ED3D82"/>
    <w:rsid w:val="00ED6B03"/>
    <w:rsid w:val="00ED7A5B"/>
    <w:rsid w:val="00EE2D82"/>
    <w:rsid w:val="00EE68FA"/>
    <w:rsid w:val="00EE6AE7"/>
    <w:rsid w:val="00EF209D"/>
    <w:rsid w:val="00EF3386"/>
    <w:rsid w:val="00F004EB"/>
    <w:rsid w:val="00F0438C"/>
    <w:rsid w:val="00F07C92"/>
    <w:rsid w:val="00F1075B"/>
    <w:rsid w:val="00F138AB"/>
    <w:rsid w:val="00F14B43"/>
    <w:rsid w:val="00F203C7"/>
    <w:rsid w:val="00F215E2"/>
    <w:rsid w:val="00F21E3F"/>
    <w:rsid w:val="00F350A2"/>
    <w:rsid w:val="00F366D7"/>
    <w:rsid w:val="00F41242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64920"/>
    <w:rsid w:val="00F713D9"/>
    <w:rsid w:val="00F74985"/>
    <w:rsid w:val="00F7676C"/>
    <w:rsid w:val="00F76BE5"/>
    <w:rsid w:val="00F81F7B"/>
    <w:rsid w:val="00F82869"/>
    <w:rsid w:val="00F83D11"/>
    <w:rsid w:val="00F921F1"/>
    <w:rsid w:val="00F95997"/>
    <w:rsid w:val="00FA31AE"/>
    <w:rsid w:val="00FB0CB3"/>
    <w:rsid w:val="00FB127E"/>
    <w:rsid w:val="00FB1639"/>
    <w:rsid w:val="00FB2D23"/>
    <w:rsid w:val="00FB6C76"/>
    <w:rsid w:val="00FC0804"/>
    <w:rsid w:val="00FC3B6D"/>
    <w:rsid w:val="00FC5D45"/>
    <w:rsid w:val="00FC646E"/>
    <w:rsid w:val="00FD04F5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D4D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US"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  <w:style w:type="character" w:customStyle="1" w:styleId="TFChar">
    <w:name w:val="TF Char"/>
    <w:link w:val="TF"/>
    <w:locked/>
    <w:rsid w:val="00DF41AC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FA5AD-3A73-4609-ADB6-F50AFCC1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834</TotalTime>
  <Pages>1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cmcc29</cp:lastModifiedBy>
  <cp:revision>109</cp:revision>
  <cp:lastPrinted>2000-02-29T11:31:00Z</cp:lastPrinted>
  <dcterms:created xsi:type="dcterms:W3CDTF">2022-11-16T12:50:00Z</dcterms:created>
  <dcterms:modified xsi:type="dcterms:W3CDTF">2023-02-20T09:36:00Z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